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6EE8C410" w:rsidR="004117F0" w:rsidRPr="004117F0" w:rsidRDefault="004117F0" w:rsidP="004117F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E96D9C">
        <w:rPr>
          <w:rFonts w:ascii="Arial" w:hAnsi="Arial" w:cs="Arial"/>
          <w:b/>
          <w:sz w:val="24"/>
          <w:lang w:eastAsia="en-US"/>
        </w:rPr>
        <w:t>3GPP TSG-RAN WG</w:t>
      </w:r>
      <w:r w:rsidR="00E96D9C">
        <w:rPr>
          <w:rFonts w:ascii="Arial" w:hAnsi="Arial" w:cs="Arial"/>
          <w:b/>
          <w:sz w:val="24"/>
          <w:lang w:eastAsia="en-US"/>
        </w:rPr>
        <w:t>3</w:t>
      </w:r>
      <w:r w:rsidRPr="00E96D9C">
        <w:rPr>
          <w:rFonts w:ascii="Arial" w:hAnsi="Arial" w:cs="Arial"/>
          <w:b/>
          <w:sz w:val="24"/>
          <w:lang w:eastAsia="en-US"/>
        </w:rPr>
        <w:t xml:space="preserve"> #12</w:t>
      </w:r>
      <w:r w:rsidR="00E96D9C">
        <w:rPr>
          <w:rFonts w:ascii="Arial" w:hAnsi="Arial" w:cs="Arial"/>
          <w:b/>
          <w:sz w:val="24"/>
          <w:lang w:eastAsia="en-US"/>
        </w:rPr>
        <w:t>3</w:t>
      </w:r>
      <w:r w:rsidR="00B61E10">
        <w:rPr>
          <w:rFonts w:ascii="Arial" w:hAnsi="Arial" w:cs="Arial"/>
          <w:b/>
          <w:sz w:val="24"/>
          <w:lang w:eastAsia="en-US"/>
        </w:rPr>
        <w:t>-</w:t>
      </w:r>
      <w:r w:rsidRPr="00E96D9C">
        <w:rPr>
          <w:rFonts w:ascii="Arial" w:hAnsi="Arial" w:cs="Arial"/>
          <w:b/>
          <w:sz w:val="24"/>
          <w:lang w:eastAsia="en-US"/>
        </w:rPr>
        <w:t>bis</w:t>
      </w:r>
      <w:r w:rsidRPr="004117F0">
        <w:rPr>
          <w:rFonts w:ascii="Arial" w:hAnsi="Arial" w:cs="Arial"/>
          <w:b/>
          <w:sz w:val="24"/>
          <w:lang w:eastAsia="en-US"/>
        </w:rPr>
        <w:tab/>
      </w:r>
      <w:bookmarkEnd w:id="1"/>
      <w:r w:rsidR="00B61E10">
        <w:rPr>
          <w:rFonts w:ascii="Arial" w:hAnsi="Arial" w:cs="Arial"/>
          <w:b/>
          <w:sz w:val="24"/>
          <w:lang w:eastAsia="en-US"/>
        </w:rPr>
        <w:t>R3-242024</w:t>
      </w:r>
    </w:p>
    <w:p w14:paraId="569DD0C5" w14:textId="0B766A45" w:rsidR="004117F0" w:rsidRPr="004117F0" w:rsidRDefault="004117F0" w:rsidP="004117F0">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7F5F05BB" w14:textId="77777777" w:rsidR="004117F0" w:rsidRPr="003664F9" w:rsidRDefault="004117F0" w:rsidP="004117F0">
      <w:pPr>
        <w:widowControl w:val="0"/>
        <w:tabs>
          <w:tab w:val="right" w:pos="9639"/>
        </w:tabs>
        <w:spacing w:after="0"/>
        <w:rPr>
          <w:b/>
          <w:bCs/>
          <w:sz w:val="24"/>
          <w:lang w:eastAsia="en-US"/>
        </w:rPr>
      </w:pPr>
    </w:p>
    <w:p w14:paraId="01063963" w14:textId="763F74F2" w:rsidR="00B61E10" w:rsidRPr="00FF1E0F" w:rsidRDefault="004117F0" w:rsidP="004117F0">
      <w:pPr>
        <w:pStyle w:val="3GPPHeader"/>
        <w:rPr>
          <w:sz w:val="22"/>
          <w:szCs w:val="22"/>
          <w:lang w:val="en-US"/>
        </w:rPr>
      </w:pPr>
      <w:r w:rsidRPr="00FF1E0F">
        <w:rPr>
          <w:sz w:val="22"/>
          <w:szCs w:val="22"/>
          <w:lang w:val="en-US"/>
        </w:rPr>
        <w:t>Agenda Item:</w:t>
      </w:r>
      <w:r w:rsidRPr="00FF1E0F">
        <w:rPr>
          <w:sz w:val="22"/>
          <w:szCs w:val="22"/>
          <w:lang w:val="en-US"/>
        </w:rPr>
        <w:tab/>
      </w:r>
      <w:r w:rsidR="00B61E10">
        <w:rPr>
          <w:sz w:val="22"/>
          <w:szCs w:val="22"/>
          <w:lang w:val="en-US"/>
        </w:rPr>
        <w:t>10.2</w:t>
      </w:r>
    </w:p>
    <w:bookmarkEnd w:id="2"/>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3B3D6DA2" w:rsidR="004117F0" w:rsidRPr="003664F9" w:rsidRDefault="004117F0" w:rsidP="004117F0">
      <w:pPr>
        <w:pStyle w:val="3GPPHeader"/>
        <w:rPr>
          <w:sz w:val="22"/>
          <w:szCs w:val="22"/>
        </w:rPr>
      </w:pPr>
      <w:r w:rsidRPr="003664F9">
        <w:rPr>
          <w:sz w:val="22"/>
          <w:szCs w:val="22"/>
        </w:rPr>
        <w:t>Title:</w:t>
      </w:r>
      <w:r w:rsidRPr="003664F9">
        <w:rPr>
          <w:sz w:val="22"/>
          <w:szCs w:val="22"/>
        </w:rPr>
        <w:tab/>
      </w:r>
      <w:r w:rsidR="00B61E10">
        <w:rPr>
          <w:sz w:val="22"/>
          <w:szCs w:val="22"/>
        </w:rPr>
        <w:t>MRO enhancements for LTM</w:t>
      </w:r>
    </w:p>
    <w:p w14:paraId="67662E82" w14:textId="0B83194E"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B61E10">
        <w:rPr>
          <w:sz w:val="22"/>
          <w:szCs w:val="22"/>
        </w:rPr>
        <w:t xml:space="preserve"> and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3E6E0331" w14:textId="54E7105C" w:rsidR="004117F0" w:rsidRDefault="007C666A" w:rsidP="00171A7D">
      <w:pPr>
        <w:rPr>
          <w:rFonts w:ascii="Arial" w:hAnsi="Arial" w:cs="Arial"/>
        </w:rPr>
      </w:pPr>
      <w:bookmarkStart w:id="17" w:name="_Ref178064866"/>
      <w:r>
        <w:rPr>
          <w:rFonts w:ascii="Arial" w:hAnsi="Arial" w:cs="Arial"/>
        </w:rPr>
        <w:t>One of the main objective</w:t>
      </w:r>
      <w:r w:rsidR="001754A5">
        <w:rPr>
          <w:rFonts w:ascii="Arial" w:hAnsi="Arial" w:cs="Arial"/>
        </w:rPr>
        <w:t>s</w:t>
      </w:r>
      <w:r>
        <w:rPr>
          <w:rFonts w:ascii="Arial" w:hAnsi="Arial" w:cs="Arial"/>
        </w:rPr>
        <w:t xml:space="preserve"> of the SONMDT Rel-19 WID [</w:t>
      </w:r>
      <w:r w:rsidR="00755024" w:rsidRPr="00755024">
        <w:rPr>
          <w:rFonts w:ascii="Arial" w:hAnsi="Arial" w:cs="Arial"/>
        </w:rPr>
        <w:t>RP-234038</w:t>
      </w:r>
      <w:r>
        <w:rPr>
          <w:rFonts w:ascii="Arial" w:hAnsi="Arial" w:cs="Arial"/>
        </w:rPr>
        <w:t>]</w:t>
      </w:r>
      <w:r w:rsidR="00755024">
        <w:rPr>
          <w:rFonts w:ascii="Arial" w:hAnsi="Arial" w:cs="Arial"/>
        </w:rPr>
        <w:t xml:space="preserve"> </w:t>
      </w:r>
      <w:r>
        <w:rPr>
          <w:rFonts w:ascii="Arial" w:hAnsi="Arial" w:cs="Arial"/>
        </w:rPr>
        <w:t xml:space="preserve">is to </w:t>
      </w:r>
      <w:r w:rsidR="00BE2D1D">
        <w:rPr>
          <w:rFonts w:ascii="Arial" w:hAnsi="Arial" w:cs="Arial"/>
        </w:rPr>
        <w:t xml:space="preserve">enhance the MRO features to optimize the LTM cell switch procedure. </w:t>
      </w:r>
    </w:p>
    <w:p w14:paraId="158242C7" w14:textId="1098A6FA" w:rsidR="00BE2D1D" w:rsidRPr="00B61E10" w:rsidRDefault="00BE2D1D" w:rsidP="00BE2D1D">
      <w:pPr>
        <w:spacing w:before="120" w:line="280" w:lineRule="atLeast"/>
        <w:rPr>
          <w:rFonts w:ascii="Arial" w:eastAsia="SimSun" w:hAnsi="Arial" w:cs="Arial"/>
          <w:i/>
          <w:iCs/>
        </w:rPr>
      </w:pPr>
      <w:bookmarkStart w:id="18" w:name="OLE_LINK31"/>
      <w:r w:rsidRPr="00B61E10">
        <w:rPr>
          <w:rFonts w:ascii="Arial" w:eastAsia="SimSun" w:hAnsi="Arial" w:cs="Arial"/>
          <w:i/>
          <w:iCs/>
        </w:rPr>
        <w:t>MRO enhancement for R18 mobility mechanisms, including</w:t>
      </w:r>
      <w:r w:rsidRPr="00B61E10">
        <w:rPr>
          <w:rFonts w:ascii="Arial" w:hAnsi="Arial" w:cs="Arial"/>
          <w:i/>
          <w:iCs/>
        </w:rPr>
        <w:t xml:space="preserve">, </w:t>
      </w:r>
      <w:r w:rsidRPr="00B61E10">
        <w:rPr>
          <w:rFonts w:ascii="Arial" w:eastAsia="SimSun" w:hAnsi="Arial" w:cs="Arial"/>
          <w:i/>
          <w:iCs/>
        </w:rPr>
        <w:t>Lower layer triggered mobility (LTM), CHO with candidate SCGs, subsequent CPAC [RAN3, RAN2]:</w:t>
      </w:r>
    </w:p>
    <w:p w14:paraId="4148883C" w14:textId="77777777" w:rsidR="00BE2D1D" w:rsidRPr="00B61E10" w:rsidRDefault="00BE2D1D" w:rsidP="00BE2D1D">
      <w:pPr>
        <w:pStyle w:val="ListParagraph"/>
        <w:numPr>
          <w:ilvl w:val="0"/>
          <w:numId w:val="60"/>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Specification of the inter-node information exchange, including possible enhancements to interfaces [RAN3]</w:t>
      </w:r>
    </w:p>
    <w:p w14:paraId="169F4BA1" w14:textId="77777777" w:rsidR="00BE2D1D" w:rsidRPr="00B61E10" w:rsidRDefault="00BE2D1D" w:rsidP="00BE2D1D">
      <w:pPr>
        <w:pStyle w:val="ListParagraph"/>
        <w:numPr>
          <w:ilvl w:val="0"/>
          <w:numId w:val="60"/>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Identify and specify necessary UE reporting to enhance the mobility parameter tuning [RAN2]</w:t>
      </w:r>
    </w:p>
    <w:bookmarkEnd w:id="18"/>
    <w:p w14:paraId="42EDB8C1" w14:textId="77777777" w:rsidR="00BE2D1D" w:rsidRDefault="00BE2D1D" w:rsidP="00171A7D">
      <w:pPr>
        <w:rPr>
          <w:rFonts w:ascii="Arial" w:hAnsi="Arial" w:cs="Arial"/>
        </w:rPr>
      </w:pPr>
    </w:p>
    <w:p w14:paraId="61500439" w14:textId="28CD4B65" w:rsidR="00BE2D1D" w:rsidRPr="00736B78" w:rsidRDefault="00BE2D1D" w:rsidP="00171A7D">
      <w:pPr>
        <w:rPr>
          <w:rFonts w:ascii="Arial" w:hAnsi="Arial" w:cs="Arial"/>
        </w:rPr>
      </w:pPr>
      <w:r>
        <w:rPr>
          <w:rFonts w:ascii="Arial" w:hAnsi="Arial" w:cs="Arial"/>
        </w:rPr>
        <w:t xml:space="preserve">This contribution discusses considerations regarding </w:t>
      </w:r>
      <w:r w:rsidR="00B61E10">
        <w:rPr>
          <w:rFonts w:ascii="Arial" w:hAnsi="Arial" w:cs="Arial"/>
        </w:rPr>
        <w:t>MRO</w:t>
      </w:r>
      <w:r>
        <w:rPr>
          <w:rFonts w:ascii="Arial" w:hAnsi="Arial" w:cs="Arial"/>
        </w:rPr>
        <w:t xml:space="preserve"> feature enhancements for LTM.</w:t>
      </w:r>
    </w:p>
    <w:p w14:paraId="1D7D3D67" w14:textId="77777777" w:rsidR="004117F0" w:rsidRPr="003664F9" w:rsidRDefault="004117F0" w:rsidP="004117F0">
      <w:pPr>
        <w:pStyle w:val="Heading1"/>
      </w:pPr>
      <w:bookmarkStart w:id="19" w:name="_Ref154582601"/>
      <w:r w:rsidRPr="003664F9">
        <w:t>2</w:t>
      </w:r>
      <w:r w:rsidRPr="003664F9">
        <w:tab/>
        <w:t>Discussion</w:t>
      </w:r>
      <w:bookmarkEnd w:id="17"/>
      <w:bookmarkEnd w:id="19"/>
    </w:p>
    <w:p w14:paraId="04EFA2EE" w14:textId="23E735F2" w:rsidR="00DC1043" w:rsidRPr="00115D23" w:rsidRDefault="00DC1043" w:rsidP="00DC1043">
      <w:pPr>
        <w:rPr>
          <w:rFonts w:ascii="Arial" w:hAnsi="Arial" w:cs="Arial"/>
          <w:lang w:val="en-US" w:eastAsia="en-US"/>
        </w:rPr>
      </w:pPr>
      <w:r w:rsidRPr="00115D23">
        <w:rPr>
          <w:rFonts w:ascii="Arial" w:hAnsi="Arial" w:cs="Arial"/>
          <w:lang w:val="en-US"/>
        </w:rPr>
        <w:t xml:space="preserve">As wireless telecommunication networks are becoming increasingly advanced and complex, with ever more advanced features, their operation is also becoming more complex and hence, automation of such operation has become an important topic. This is where the concept of self-organizing networks (SON) comes </w:t>
      </w:r>
      <w:r w:rsidR="00F92352">
        <w:rPr>
          <w:rFonts w:ascii="Arial" w:hAnsi="Arial" w:cs="Arial"/>
          <w:lang w:val="en-US"/>
        </w:rPr>
        <w:t>from</w:t>
      </w:r>
      <w:r w:rsidRPr="00115D23">
        <w:rPr>
          <w:rFonts w:ascii="Arial" w:hAnsi="Arial" w:cs="Arial"/>
          <w:lang w:val="en-US"/>
        </w:rPr>
        <w:t>. 3GPP has worked on SON features since the beginning of the standardization of LTE, and as the benefits of such features have become obvious, their popularity and importance have grown. In previous releases, 3GPP has specified SON features supporting optimization of mobility related configurations with the prime purpose of increasing the robustness of mobility procedures, e.g. reducing the handover failure rate, where the features with this purpose collectively can be referred to as Mobility Robustness Optimization (MRO). For handovers, these features include provision of feedback information from UEs for both successful (but close to failing) handovers and failed handovers. The Successful Handover Report (SHR) targets the former, while the Radio Link Failure (RLF) Report targets the latter.</w:t>
      </w:r>
    </w:p>
    <w:p w14:paraId="597DD5E7" w14:textId="092DFF47" w:rsidR="00FF6A8F" w:rsidRDefault="00DC1043" w:rsidP="00485B37">
      <w:pPr>
        <w:rPr>
          <w:rFonts w:cs="Arial"/>
        </w:rPr>
      </w:pPr>
      <w:r w:rsidRPr="00115D23">
        <w:rPr>
          <w:rFonts w:ascii="Arial" w:hAnsi="Arial" w:cs="Arial"/>
          <w:lang w:val="en-US"/>
        </w:rPr>
        <w:t xml:space="preserve">In release 18, 3GPP complemented the legacy reconfiguration with sync handovers with </w:t>
      </w:r>
      <w:r w:rsidR="00314779">
        <w:rPr>
          <w:rFonts w:ascii="Arial" w:hAnsi="Arial" w:cs="Arial"/>
          <w:lang w:val="en-US"/>
        </w:rPr>
        <w:t>L1/L2</w:t>
      </w:r>
      <w:r w:rsidRPr="00115D23">
        <w:rPr>
          <w:rFonts w:ascii="Arial" w:hAnsi="Arial" w:cs="Arial"/>
          <w:lang w:val="en-US"/>
        </w:rPr>
        <w:t xml:space="preserve"> Triggered Mobility (LTM). Hence, in release 19, the MRO SON features should be complemented or augmented to also provide useful feedback information specifically addressing LTM to enable automated optimization of LTM related configuration. As for legacy handovers, the feedback information related to LTM should preferably be collected for both successful (but close to failing) and failed LTM procedures. And since LTM is built on similar principles as legacy handovers, the feedback information can be expected to be to a significant extent similar. This implies that extensions of the concerned existing SON reports, i.e. the SHR and the RLF report is a straightforward and attractive way to introduce the new feedback information. </w:t>
      </w:r>
    </w:p>
    <w:p w14:paraId="51074A3D" w14:textId="6C175CB6" w:rsidR="004C0FA5" w:rsidRPr="00A96667" w:rsidRDefault="00B61E10" w:rsidP="00A96667">
      <w:pPr>
        <w:pStyle w:val="Proposal"/>
      </w:pPr>
      <w:bookmarkStart w:id="20" w:name="_Toc162983727"/>
      <w:r w:rsidRPr="00A96667">
        <w:t>E</w:t>
      </w:r>
      <w:r w:rsidR="00DC47ED" w:rsidRPr="00A96667">
        <w:t xml:space="preserve">nhance the RLF report, SHR and RA-report for </w:t>
      </w:r>
      <w:r w:rsidR="00E72ABF" w:rsidRPr="00A96667">
        <w:t>LTM optimization purpose.</w:t>
      </w:r>
      <w:bookmarkEnd w:id="20"/>
    </w:p>
    <w:p w14:paraId="3181E6A5" w14:textId="77777777" w:rsidR="00B61E10" w:rsidRDefault="00B61E10" w:rsidP="00B61E10">
      <w:pPr>
        <w:pStyle w:val="Proposal"/>
        <w:numPr>
          <w:ilvl w:val="0"/>
          <w:numId w:val="0"/>
        </w:numPr>
        <w:ind w:left="1701" w:hanging="1701"/>
        <w:jc w:val="left"/>
        <w:rPr>
          <w:rFonts w:cs="Arial"/>
        </w:rPr>
      </w:pPr>
    </w:p>
    <w:p w14:paraId="69E52641" w14:textId="404A9C00" w:rsidR="00773514" w:rsidRDefault="00101865" w:rsidP="00485B37">
      <w:pPr>
        <w:pStyle w:val="Heading2"/>
        <w:rPr>
          <w:lang w:val="en-US"/>
        </w:rPr>
      </w:pPr>
      <w:r>
        <w:rPr>
          <w:lang w:val="en-US"/>
        </w:rPr>
        <w:t>2.1</w:t>
      </w:r>
      <w:r>
        <w:rPr>
          <w:lang w:val="en-US"/>
        </w:rPr>
        <w:tab/>
      </w:r>
      <w:r w:rsidR="00773514">
        <w:rPr>
          <w:lang w:val="en-US"/>
        </w:rPr>
        <w:t>Introduction to LTM cell switch feature</w:t>
      </w:r>
    </w:p>
    <w:p w14:paraId="115C203B" w14:textId="5D002701" w:rsidR="00DC1043" w:rsidRPr="00115D23" w:rsidRDefault="00DC1043" w:rsidP="00DC1043">
      <w:pPr>
        <w:rPr>
          <w:rFonts w:ascii="Arial" w:hAnsi="Arial" w:cs="Arial"/>
          <w:lang w:val="en-US"/>
        </w:rPr>
      </w:pPr>
      <w:r w:rsidRPr="00115D23">
        <w:rPr>
          <w:rFonts w:ascii="Arial" w:hAnsi="Arial" w:cs="Arial"/>
          <w:lang w:val="en-US"/>
        </w:rPr>
        <w:t xml:space="preserve">To facilitate the further discussion, and for the convenience of the reader, here follows a brief background </w:t>
      </w:r>
      <w:r w:rsidRPr="00115D23">
        <w:rPr>
          <w:rFonts w:ascii="Arial" w:hAnsi="Arial" w:cs="Arial"/>
          <w:lang w:val="en-US"/>
        </w:rPr>
        <w:t>description of LTM.</w:t>
      </w:r>
    </w:p>
    <w:p w14:paraId="755F8DC1" w14:textId="69F0B2B5" w:rsidR="00C56DF1" w:rsidRPr="00281987" w:rsidRDefault="007D2551" w:rsidP="00281987">
      <w:pPr>
        <w:rPr>
          <w:rFonts w:ascii="Arial" w:hAnsi="Arial" w:cs="Arial"/>
        </w:rPr>
      </w:pPr>
      <w:r w:rsidRPr="00281987">
        <w:rPr>
          <w:rFonts w:ascii="Arial" w:hAnsi="Arial" w:cs="Arial"/>
        </w:rPr>
        <w:lastRenderedPageBreak/>
        <w:t>The</w:t>
      </w:r>
      <w:r w:rsidR="00C56DF1" w:rsidRPr="00281987">
        <w:rPr>
          <w:rFonts w:ascii="Arial" w:hAnsi="Arial" w:cs="Arial"/>
        </w:rPr>
        <w:t xml:space="preserve"> LTM </w:t>
      </w:r>
      <w:r w:rsidRPr="00281987">
        <w:rPr>
          <w:rFonts w:ascii="Arial" w:hAnsi="Arial" w:cs="Arial"/>
        </w:rPr>
        <w:t xml:space="preserve">procedure, introduced in Rel-18, </w:t>
      </w:r>
      <w:r w:rsidR="00C56DF1" w:rsidRPr="00281987">
        <w:rPr>
          <w:rFonts w:ascii="Arial" w:hAnsi="Arial" w:cs="Arial"/>
        </w:rPr>
        <w:t>is to enable mobility using lower layer signa</w:t>
      </w:r>
      <w:r w:rsidR="004335C7">
        <w:rPr>
          <w:rFonts w:ascii="Arial" w:hAnsi="Arial" w:cs="Arial"/>
        </w:rPr>
        <w:t>l</w:t>
      </w:r>
      <w:r w:rsidR="00C56DF1" w:rsidRPr="00281987">
        <w:rPr>
          <w:rFonts w:ascii="Arial" w:hAnsi="Arial" w:cs="Arial"/>
        </w:rPr>
        <w:t>ling, in order to reduce the latency, overhead and interruption time.</w:t>
      </w:r>
    </w:p>
    <w:p w14:paraId="6DCE1DAC" w14:textId="20AEE466" w:rsidR="00C56DF1" w:rsidRPr="00281987" w:rsidRDefault="00C56DF1" w:rsidP="00281987">
      <w:pPr>
        <w:rPr>
          <w:rFonts w:ascii="Arial" w:hAnsi="Arial" w:cs="Arial"/>
        </w:rPr>
      </w:pPr>
      <w:r w:rsidRPr="00281987">
        <w:rPr>
          <w:rFonts w:ascii="Arial" w:hAnsi="Arial" w:cs="Arial"/>
        </w:rPr>
        <w:t>The mobility procedure in LTM is performed in three steps.</w:t>
      </w:r>
    </w:p>
    <w:p w14:paraId="33FF9343" w14:textId="77777777" w:rsidR="00C56DF1" w:rsidRPr="008F34FB" w:rsidRDefault="00C56DF1" w:rsidP="00C56DF1">
      <w:pPr>
        <w:rPr>
          <w:rFonts w:ascii="Arial" w:hAnsi="Arial" w:cs="Arial"/>
        </w:rPr>
      </w:pPr>
    </w:p>
    <w:p w14:paraId="6EC14748" w14:textId="10ED6488" w:rsidR="00C56DF1" w:rsidRPr="008F34FB" w:rsidRDefault="00C56DF1" w:rsidP="00C56DF1">
      <w:pPr>
        <w:rPr>
          <w:rFonts w:ascii="Arial" w:hAnsi="Arial" w:cs="Arial"/>
        </w:rPr>
      </w:pPr>
      <w:r w:rsidRPr="008F34FB">
        <w:rPr>
          <w:rFonts w:ascii="Arial" w:hAnsi="Arial" w:cs="Arial"/>
        </w:rPr>
        <w:t>In the first step (“LTM preparation”), the UE is prepared in advance by the network with LTM candidate cells, each with a configuration, which is stored by the UE. The configuration of each LTM candidate cell contains all information the UE needs to connect with the candidate cell, and this configuration corresponds to the handover command message in the baseline L3 handover. Once the UE has been configured, it performs measurements on those LTM candidate cells and transmits layer 1 measurement reports to the network. Each of these reports contain measurements of the candidate cells and also of the current serving cell</w:t>
      </w:r>
      <w:r w:rsidR="00314779">
        <w:rPr>
          <w:rFonts w:ascii="Arial" w:hAnsi="Arial" w:cs="Arial"/>
        </w:rPr>
        <w:t xml:space="preserve"> if configured</w:t>
      </w:r>
      <w:r w:rsidRPr="008F34FB">
        <w:rPr>
          <w:rFonts w:ascii="Arial" w:hAnsi="Arial" w:cs="Arial"/>
        </w:rPr>
        <w:t xml:space="preserve">. </w:t>
      </w:r>
    </w:p>
    <w:p w14:paraId="07D87C1D" w14:textId="77777777" w:rsidR="00C56DF1" w:rsidRPr="008F34FB" w:rsidRDefault="00C56DF1" w:rsidP="00C56DF1">
      <w:pPr>
        <w:rPr>
          <w:rFonts w:ascii="Arial" w:hAnsi="Arial" w:cs="Arial"/>
        </w:rPr>
      </w:pPr>
      <w:r w:rsidRPr="008F34FB">
        <w:rPr>
          <w:rFonts w:ascii="Arial" w:hAnsi="Arial" w:cs="Arial"/>
        </w:rPr>
        <w:t>In the next step (“UL/DL pre- synchronization”), based on the received measurement reports, the network identifies an LTM candidate cell as the target cell and triggers the UE to start a pre-synchronization in uplink (UL) and downlink (DL) to that cell. The UE still uses the connection in the source cell for its user data transmission and reception.</w:t>
      </w:r>
    </w:p>
    <w:p w14:paraId="08B563D0" w14:textId="5540429C" w:rsidR="00314779" w:rsidRDefault="00C56DF1" w:rsidP="00C56DF1">
      <w:pPr>
        <w:rPr>
          <w:rFonts w:ascii="Arial" w:hAnsi="Arial" w:cs="Arial"/>
        </w:rPr>
      </w:pPr>
      <w:r w:rsidRPr="008F34FB">
        <w:rPr>
          <w:rFonts w:ascii="Arial" w:hAnsi="Arial" w:cs="Arial"/>
        </w:rPr>
        <w:t>In the third step (“LTM execution”), the UE is triggered by the network with lower layer signal</w:t>
      </w:r>
      <w:r w:rsidR="00A96667">
        <w:rPr>
          <w:rFonts w:ascii="Arial" w:hAnsi="Arial" w:cs="Arial"/>
        </w:rPr>
        <w:t>l</w:t>
      </w:r>
      <w:r w:rsidRPr="008F34FB">
        <w:rPr>
          <w:rFonts w:ascii="Arial" w:hAnsi="Arial" w:cs="Arial"/>
        </w:rPr>
        <w:t>ing to execute an LTM cell switch towards the target cell and a specific beam in that cell. The network uses the L1 measurement reports to select a target cell. The UE switches to only use the beam in the target cell and applies the configuration previously stored and switches user data transmission and reception to the connection in the target cell.</w:t>
      </w:r>
      <w:r w:rsidR="00437EAA">
        <w:rPr>
          <w:rFonts w:ascii="Arial" w:hAnsi="Arial" w:cs="Arial"/>
        </w:rPr>
        <w:t xml:space="preserve"> </w:t>
      </w:r>
    </w:p>
    <w:p w14:paraId="171E07AE" w14:textId="55D5B330" w:rsidR="00C56DF1" w:rsidRPr="008F34FB" w:rsidRDefault="00C56DF1" w:rsidP="00C56DF1">
      <w:pPr>
        <w:rPr>
          <w:rFonts w:ascii="Arial" w:hAnsi="Arial" w:cs="Arial"/>
        </w:rPr>
      </w:pPr>
      <w:r w:rsidRPr="008F34FB">
        <w:rPr>
          <w:rFonts w:ascii="Arial" w:hAnsi="Arial" w:cs="Arial"/>
        </w:rPr>
        <w:t>In</w:t>
      </w:r>
      <w:r w:rsidRPr="00330D0E">
        <w:rPr>
          <w:rFonts w:ascii="Arial" w:hAnsi="Arial" w:cs="Arial"/>
        </w:rPr>
        <w:t xml:space="preserve"> </w:t>
      </w:r>
      <w:r w:rsidR="00330D0E" w:rsidRPr="00330D0E">
        <w:rPr>
          <w:rFonts w:ascii="Arial" w:hAnsi="Arial" w:cs="Arial"/>
        </w:rPr>
        <w:fldChar w:fldCharType="begin"/>
      </w:r>
      <w:r w:rsidR="00330D0E" w:rsidRPr="00330D0E">
        <w:rPr>
          <w:rFonts w:ascii="Arial" w:hAnsi="Arial" w:cs="Arial"/>
        </w:rPr>
        <w:instrText xml:space="preserve"> REF _Ref161931093 \h </w:instrText>
      </w:r>
      <w:r w:rsidR="00330D0E">
        <w:rPr>
          <w:rFonts w:ascii="Arial" w:hAnsi="Arial" w:cs="Arial"/>
        </w:rPr>
        <w:instrText xml:space="preserve"> \* MERGEFORMAT </w:instrText>
      </w:r>
      <w:r w:rsidR="00330D0E" w:rsidRPr="00330D0E">
        <w:rPr>
          <w:rFonts w:ascii="Arial" w:hAnsi="Arial" w:cs="Arial"/>
        </w:rPr>
      </w:r>
      <w:r w:rsidR="00330D0E" w:rsidRPr="00330D0E">
        <w:rPr>
          <w:rFonts w:ascii="Arial" w:hAnsi="Arial" w:cs="Arial"/>
        </w:rPr>
        <w:fldChar w:fldCharType="separate"/>
      </w:r>
      <w:r w:rsidR="00330D0E" w:rsidRPr="00485B37">
        <w:rPr>
          <w:rFonts w:ascii="Arial" w:hAnsi="Arial" w:cs="Arial"/>
        </w:rPr>
        <w:t xml:space="preserve">Figure </w:t>
      </w:r>
      <w:r w:rsidR="00330D0E" w:rsidRPr="00485B37">
        <w:rPr>
          <w:rFonts w:ascii="Arial" w:hAnsi="Arial" w:cs="Arial"/>
          <w:noProof/>
        </w:rPr>
        <w:t>1</w:t>
      </w:r>
      <w:r w:rsidR="00330D0E" w:rsidRPr="00330D0E">
        <w:rPr>
          <w:rFonts w:ascii="Arial" w:hAnsi="Arial" w:cs="Arial"/>
        </w:rPr>
        <w:fldChar w:fldCharType="end"/>
      </w:r>
      <w:r w:rsidRPr="008F34FB">
        <w:rPr>
          <w:rFonts w:ascii="Arial" w:hAnsi="Arial" w:cs="Arial"/>
        </w:rPr>
        <w:t xml:space="preserve">, we illustrate the different steps of LTM in more detail as a message sequence chart with the signalling between the UE and the base station, gNB. LTM uses a mix of RRC, MAC and physical layer (L1) signals and messages. We </w:t>
      </w:r>
      <w:r w:rsidR="00314779">
        <w:rPr>
          <w:rFonts w:ascii="Arial" w:hAnsi="Arial" w:cs="Arial"/>
        </w:rPr>
        <w:t>can</w:t>
      </w:r>
      <w:r w:rsidRPr="008F34FB">
        <w:rPr>
          <w:rFonts w:ascii="Arial" w:hAnsi="Arial" w:cs="Arial"/>
        </w:rPr>
        <w:t xml:space="preserve"> see that LTM is a network controlled procedure, meaning that the decisions to configure and execute LTM are taken by the base station, gNB. We also see that it is assisted by the UE, as the UE sends measurements reports to the network. Both these principles are also used in the baseline L3 handover.</w:t>
      </w:r>
    </w:p>
    <w:p w14:paraId="761958F4" w14:textId="77777777" w:rsidR="00C56DF1" w:rsidRPr="008F34FB" w:rsidRDefault="00C56DF1" w:rsidP="00C56DF1">
      <w:pPr>
        <w:rPr>
          <w:rFonts w:ascii="Arial" w:hAnsi="Arial" w:cs="Arial"/>
        </w:rPr>
      </w:pPr>
      <w:r w:rsidRPr="008F34FB">
        <w:rPr>
          <w:rFonts w:ascii="Arial" w:hAnsi="Arial" w:cs="Arial"/>
          <w:noProof/>
        </w:rPr>
        <w:drawing>
          <wp:inline distT="0" distB="0" distL="0" distR="0" wp14:anchorId="3A2A97EC" wp14:editId="0F131E7E">
            <wp:extent cx="6204362" cy="2971800"/>
            <wp:effectExtent l="0" t="0" r="6350" b="0"/>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27990" cy="2983117"/>
                    </a:xfrm>
                    <a:prstGeom prst="rect">
                      <a:avLst/>
                    </a:prstGeom>
                    <a:noFill/>
                  </pic:spPr>
                </pic:pic>
              </a:graphicData>
            </a:graphic>
          </wp:inline>
        </w:drawing>
      </w:r>
    </w:p>
    <w:p w14:paraId="45767211" w14:textId="7AD92C25" w:rsidR="00C56DF1" w:rsidRPr="008F34FB" w:rsidRDefault="00391195" w:rsidP="00485B37">
      <w:pPr>
        <w:pStyle w:val="Caption"/>
        <w:spacing w:after="240"/>
        <w:ind w:left="0" w:firstLine="0"/>
        <w:jc w:val="center"/>
        <w:rPr>
          <w:rFonts w:ascii="Arial" w:hAnsi="Arial" w:cs="Arial"/>
        </w:rPr>
      </w:pPr>
      <w:bookmarkStart w:id="21" w:name="_Ref161931093"/>
      <w:bookmarkStart w:id="22" w:name="_Ref160374546"/>
      <w:r>
        <w:t xml:space="preserve">Figure </w:t>
      </w:r>
      <w:r>
        <w:fldChar w:fldCharType="begin"/>
      </w:r>
      <w:r>
        <w:instrText xml:space="preserve"> SEQ Figure \* ARABIC </w:instrText>
      </w:r>
      <w:r>
        <w:fldChar w:fldCharType="separate"/>
      </w:r>
      <w:r w:rsidR="007B3F4F">
        <w:rPr>
          <w:noProof/>
        </w:rPr>
        <w:t>1</w:t>
      </w:r>
      <w:r>
        <w:fldChar w:fldCharType="end"/>
      </w:r>
      <w:bookmarkEnd w:id="21"/>
      <w:bookmarkEnd w:id="22"/>
      <w:r w:rsidR="00C56DF1" w:rsidRPr="008F34FB">
        <w:rPr>
          <w:rFonts w:ascii="Arial" w:hAnsi="Arial" w:cs="Arial"/>
        </w:rPr>
        <w:t>. A message sequence chart of the procedure for configuring and executing LTM</w:t>
      </w:r>
      <w:r w:rsidR="007B3F4F">
        <w:rPr>
          <w:rFonts w:ascii="Arial" w:hAnsi="Arial" w:cs="Arial"/>
        </w:rPr>
        <w:t>.</w:t>
      </w:r>
    </w:p>
    <w:p w14:paraId="6C02BF87" w14:textId="544424AF" w:rsidR="00C56DF1" w:rsidRPr="008F34FB" w:rsidRDefault="00C56DF1" w:rsidP="00C56DF1">
      <w:pPr>
        <w:rPr>
          <w:rFonts w:ascii="Arial" w:hAnsi="Arial" w:cs="Arial"/>
        </w:rPr>
      </w:pPr>
      <w:r w:rsidRPr="008F34FB">
        <w:rPr>
          <w:rFonts w:ascii="Arial" w:hAnsi="Arial" w:cs="Arial"/>
        </w:rPr>
        <w:t xml:space="preserve">In </w:t>
      </w:r>
      <w:r w:rsidR="004C52D1" w:rsidRPr="004C52D1">
        <w:rPr>
          <w:rFonts w:ascii="Arial" w:hAnsi="Arial" w:cs="Arial"/>
        </w:rPr>
        <w:fldChar w:fldCharType="begin"/>
      </w:r>
      <w:r w:rsidR="004C52D1" w:rsidRPr="004C52D1">
        <w:rPr>
          <w:rFonts w:ascii="Arial" w:hAnsi="Arial" w:cs="Arial"/>
        </w:rPr>
        <w:instrText xml:space="preserve"> REF _Ref161931023 \h </w:instrText>
      </w:r>
      <w:r w:rsidR="004C52D1">
        <w:rPr>
          <w:rFonts w:ascii="Arial" w:hAnsi="Arial" w:cs="Arial"/>
        </w:rPr>
        <w:instrText xml:space="preserve"> \* MERGEFORMAT </w:instrText>
      </w:r>
      <w:r w:rsidR="004C52D1" w:rsidRPr="004C52D1">
        <w:rPr>
          <w:rFonts w:ascii="Arial" w:hAnsi="Arial" w:cs="Arial"/>
        </w:rPr>
      </w:r>
      <w:r w:rsidR="004C52D1" w:rsidRPr="004C52D1">
        <w:rPr>
          <w:rFonts w:ascii="Arial" w:hAnsi="Arial" w:cs="Arial"/>
        </w:rPr>
        <w:fldChar w:fldCharType="separate"/>
      </w:r>
      <w:r w:rsidR="004C52D1" w:rsidRPr="00485B37">
        <w:rPr>
          <w:rFonts w:ascii="Arial" w:hAnsi="Arial" w:cs="Arial"/>
        </w:rPr>
        <w:t xml:space="preserve">Figure </w:t>
      </w:r>
      <w:r w:rsidR="004C52D1" w:rsidRPr="00485B37">
        <w:rPr>
          <w:rFonts w:ascii="Arial" w:hAnsi="Arial" w:cs="Arial"/>
          <w:noProof/>
        </w:rPr>
        <w:t>2</w:t>
      </w:r>
      <w:r w:rsidR="004C52D1" w:rsidRPr="004C52D1">
        <w:rPr>
          <w:rFonts w:ascii="Arial" w:hAnsi="Arial" w:cs="Arial"/>
        </w:rPr>
        <w:fldChar w:fldCharType="end"/>
      </w:r>
      <w:r w:rsidRPr="008F34FB">
        <w:rPr>
          <w:rFonts w:ascii="Arial" w:hAnsi="Arial" w:cs="Arial"/>
        </w:rPr>
        <w:t xml:space="preserve"> we illustrate how the different signals and messages in LTM are used to reduce the time window when the user plane connection is interrupted</w:t>
      </w:r>
      <w:r w:rsidR="00A96667">
        <w:rPr>
          <w:rFonts w:ascii="Arial" w:hAnsi="Arial" w:cs="Arial"/>
        </w:rPr>
        <w:t>.</w:t>
      </w:r>
    </w:p>
    <w:p w14:paraId="407A9794" w14:textId="77777777" w:rsidR="00C56DF1" w:rsidRPr="008F34FB" w:rsidRDefault="00C56DF1" w:rsidP="00C56DF1">
      <w:pPr>
        <w:rPr>
          <w:rFonts w:ascii="Arial" w:hAnsi="Arial" w:cs="Arial"/>
        </w:rPr>
      </w:pPr>
      <w:r w:rsidRPr="008F34FB">
        <w:rPr>
          <w:rFonts w:ascii="Arial" w:hAnsi="Arial" w:cs="Arial"/>
          <w:noProof/>
        </w:rPr>
        <w:lastRenderedPageBreak/>
        <w:drawing>
          <wp:inline distT="0" distB="0" distL="0" distR="0" wp14:anchorId="6B856E82" wp14:editId="4765D362">
            <wp:extent cx="6489700" cy="967646"/>
            <wp:effectExtent l="0" t="0" r="0" b="4445"/>
            <wp:docPr id="5"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diagram&#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63770" cy="978690"/>
                    </a:xfrm>
                    <a:prstGeom prst="rect">
                      <a:avLst/>
                    </a:prstGeom>
                    <a:noFill/>
                  </pic:spPr>
                </pic:pic>
              </a:graphicData>
            </a:graphic>
          </wp:inline>
        </w:drawing>
      </w:r>
    </w:p>
    <w:p w14:paraId="3A15D412" w14:textId="4CFD1AC9" w:rsidR="00C56DF1" w:rsidRPr="008F34FB" w:rsidRDefault="007B3F4F" w:rsidP="00485B37">
      <w:pPr>
        <w:pStyle w:val="Caption"/>
        <w:spacing w:after="240"/>
        <w:ind w:left="0" w:firstLine="0"/>
        <w:jc w:val="center"/>
        <w:rPr>
          <w:rFonts w:ascii="Arial" w:hAnsi="Arial" w:cs="Arial"/>
          <w:sz w:val="24"/>
          <w:szCs w:val="24"/>
        </w:rPr>
      </w:pPr>
      <w:bookmarkStart w:id="23" w:name="_Ref161931023"/>
      <w:bookmarkStart w:id="24" w:name="_Ref160374531"/>
      <w:r>
        <w:t xml:space="preserve">Figure </w:t>
      </w:r>
      <w:r>
        <w:fldChar w:fldCharType="begin"/>
      </w:r>
      <w:r>
        <w:instrText xml:space="preserve"> SEQ Figure \* ARABIC </w:instrText>
      </w:r>
      <w:r>
        <w:fldChar w:fldCharType="separate"/>
      </w:r>
      <w:r>
        <w:rPr>
          <w:noProof/>
        </w:rPr>
        <w:t>2</w:t>
      </w:r>
      <w:r>
        <w:fldChar w:fldCharType="end"/>
      </w:r>
      <w:bookmarkEnd w:id="23"/>
      <w:bookmarkEnd w:id="24"/>
      <w:r w:rsidR="00C56DF1" w:rsidRPr="008F34FB">
        <w:rPr>
          <w:rFonts w:ascii="Arial" w:hAnsi="Arial" w:cs="Arial"/>
        </w:rPr>
        <w:t>. Interruption during L1/L2 Triggered Mobility (LTM)</w:t>
      </w:r>
      <w:r w:rsidR="00D05A4E">
        <w:rPr>
          <w:rFonts w:ascii="Arial" w:hAnsi="Arial" w:cs="Arial"/>
        </w:rPr>
        <w:t>.</w:t>
      </w:r>
    </w:p>
    <w:p w14:paraId="72757F11" w14:textId="77777777" w:rsidR="00C56DF1" w:rsidRPr="008F34FB" w:rsidRDefault="00C56DF1" w:rsidP="00C56DF1">
      <w:pPr>
        <w:rPr>
          <w:rFonts w:ascii="Arial" w:hAnsi="Arial" w:cs="Arial"/>
        </w:rPr>
      </w:pPr>
    </w:p>
    <w:p w14:paraId="2098A8C9" w14:textId="0072258E" w:rsidR="00C56DF1" w:rsidRPr="008F34FB" w:rsidRDefault="00C56DF1" w:rsidP="00C56DF1">
      <w:pPr>
        <w:rPr>
          <w:rFonts w:ascii="Arial" w:hAnsi="Arial" w:cs="Arial"/>
        </w:rPr>
      </w:pPr>
      <w:r w:rsidRPr="008F34FB">
        <w:rPr>
          <w:rFonts w:ascii="Arial" w:hAnsi="Arial" w:cs="Arial"/>
        </w:rPr>
        <w:t>If we compare LTM with the baseline L3 handover, in LTM most of the steps of the handover procedure are performed without breaking the connection with the source cell. Consequently, the interruption time is limited to the very last step, where reception of the cell switch command triggers the UE reconfiguration.</w:t>
      </w:r>
    </w:p>
    <w:p w14:paraId="1B8FF95E" w14:textId="24F9713B" w:rsidR="00C56DF1" w:rsidRPr="008F34FB" w:rsidRDefault="00C56DF1" w:rsidP="00C56DF1">
      <w:pPr>
        <w:rPr>
          <w:rFonts w:ascii="Arial" w:hAnsi="Arial" w:cs="Arial"/>
        </w:rPr>
      </w:pPr>
      <w:r w:rsidRPr="008F34FB">
        <w:rPr>
          <w:rFonts w:ascii="Arial" w:hAnsi="Arial" w:cs="Arial"/>
        </w:rPr>
        <w:t>Downlink pre-synchronization is triggered by the network, in the source cell, by transmitting a new type of Medium Access Control (MAC) Control Element (CE), named Candidate Cell TCI state activation, to the UE. The UE will add the indicated beam of the LTM candidate cell start synchronizing to it in the downlink.</w:t>
      </w:r>
    </w:p>
    <w:p w14:paraId="7D5E5686" w14:textId="1079A09B" w:rsidR="00C56DF1" w:rsidRPr="008F34FB" w:rsidRDefault="00C56DF1" w:rsidP="00C56DF1">
      <w:pPr>
        <w:rPr>
          <w:rFonts w:ascii="Arial" w:hAnsi="Arial" w:cs="Arial"/>
        </w:rPr>
      </w:pPr>
      <w:r w:rsidRPr="008F34FB">
        <w:rPr>
          <w:rFonts w:ascii="Arial" w:hAnsi="Arial" w:cs="Arial"/>
        </w:rPr>
        <w:t>Uplink pre-synchronization is in this example triggered by the network, in the source cell, by transmitting a physical layer signalling, PDCCH order, to the UE, which then transmits a random access preamble in the LTM candidate cell indicated by the PDCCH order. When the network receives the random access preamble, it calculates a timing advance (TA) value which is later provided to the UE (in the LTM cell switch command) to avoid random access during the actual LTM execution.</w:t>
      </w:r>
    </w:p>
    <w:p w14:paraId="272A488B" w14:textId="46DA92AC" w:rsidR="00C56DF1" w:rsidRPr="008F34FB" w:rsidRDefault="00C56DF1" w:rsidP="00C56DF1">
      <w:pPr>
        <w:rPr>
          <w:rFonts w:ascii="Arial" w:hAnsi="Arial" w:cs="Arial"/>
        </w:rPr>
      </w:pPr>
      <w:r w:rsidRPr="008F34FB">
        <w:rPr>
          <w:rFonts w:ascii="Arial" w:hAnsi="Arial" w:cs="Arial"/>
        </w:rPr>
        <w:t>When UE receive</w:t>
      </w:r>
      <w:r w:rsidR="003955CD">
        <w:rPr>
          <w:rFonts w:ascii="Arial" w:hAnsi="Arial" w:cs="Arial"/>
        </w:rPr>
        <w:t>s</w:t>
      </w:r>
      <w:r w:rsidRPr="008F34FB">
        <w:rPr>
          <w:rFonts w:ascii="Arial" w:hAnsi="Arial" w:cs="Arial"/>
        </w:rPr>
        <w:t xml:space="preserve"> a new type of Medium Access Control (MAC) Control Element (CE), named LTM cell switch command, only then the UE breaks the connection, and the </w:t>
      </w:r>
      <w:r w:rsidR="003955CD">
        <w:rPr>
          <w:rFonts w:ascii="Arial" w:hAnsi="Arial" w:cs="Arial"/>
        </w:rPr>
        <w:t>stored</w:t>
      </w:r>
      <w:r w:rsidRPr="008F34FB">
        <w:rPr>
          <w:rFonts w:ascii="Arial" w:hAnsi="Arial" w:cs="Arial"/>
        </w:rPr>
        <w:t xml:space="preserve"> UE reconfiguration is performed. Thereafter the user data transmission and reception of the connection can be resumed in the target cell. </w:t>
      </w:r>
    </w:p>
    <w:p w14:paraId="45A82BAF" w14:textId="2B3C4966" w:rsidR="003E042C" w:rsidRPr="00115D23" w:rsidRDefault="006857CC" w:rsidP="00DC1043">
      <w:pPr>
        <w:rPr>
          <w:rFonts w:ascii="Arial" w:hAnsi="Arial" w:cs="Arial"/>
          <w:lang w:val="en-US"/>
        </w:rPr>
      </w:pPr>
      <w:r>
        <w:rPr>
          <w:rFonts w:ascii="Arial" w:hAnsi="Arial" w:cs="Arial"/>
          <w:lang w:val="en-US"/>
        </w:rPr>
        <w:t xml:space="preserve">The </w:t>
      </w:r>
      <w:r w:rsidR="00E95D87">
        <w:rPr>
          <w:rFonts w:ascii="Arial" w:hAnsi="Arial" w:cs="Arial"/>
          <w:lang w:val="en-US"/>
        </w:rPr>
        <w:t>feedback</w:t>
      </w:r>
      <w:r w:rsidR="006A5619">
        <w:rPr>
          <w:rFonts w:ascii="Arial" w:hAnsi="Arial" w:cs="Arial"/>
          <w:lang w:val="en-US"/>
        </w:rPr>
        <w:t xml:space="preserve"> information </w:t>
      </w:r>
      <w:r w:rsidR="003D2A3F">
        <w:rPr>
          <w:rFonts w:ascii="Arial" w:hAnsi="Arial" w:cs="Arial"/>
          <w:lang w:val="en-US"/>
        </w:rPr>
        <w:t xml:space="preserve">in the RLF report that </w:t>
      </w:r>
      <w:r w:rsidR="00C95667">
        <w:rPr>
          <w:rFonts w:ascii="Arial" w:hAnsi="Arial" w:cs="Arial"/>
          <w:lang w:val="en-US"/>
        </w:rPr>
        <w:t xml:space="preserve">targets failures related to L3 </w:t>
      </w:r>
      <w:r w:rsidR="00423AFE">
        <w:rPr>
          <w:rFonts w:ascii="Arial" w:hAnsi="Arial" w:cs="Arial"/>
          <w:lang w:val="en-US"/>
        </w:rPr>
        <w:t>aims at</w:t>
      </w:r>
      <w:r w:rsidR="00C95667">
        <w:rPr>
          <w:rFonts w:ascii="Arial" w:hAnsi="Arial" w:cs="Arial"/>
          <w:lang w:val="en-US"/>
        </w:rPr>
        <w:t xml:space="preserve"> </w:t>
      </w:r>
      <w:r w:rsidR="00423AFE">
        <w:rPr>
          <w:rFonts w:ascii="Arial" w:hAnsi="Arial" w:cs="Arial"/>
          <w:lang w:val="en-US"/>
        </w:rPr>
        <w:t>differentiating</w:t>
      </w:r>
      <w:r w:rsidR="00C95667">
        <w:rPr>
          <w:rFonts w:ascii="Arial" w:hAnsi="Arial" w:cs="Arial"/>
          <w:lang w:val="en-US"/>
        </w:rPr>
        <w:t xml:space="preserve"> the </w:t>
      </w:r>
      <w:r w:rsidR="005F196F">
        <w:rPr>
          <w:rFonts w:ascii="Arial" w:hAnsi="Arial" w:cs="Arial"/>
          <w:lang w:val="en-US"/>
        </w:rPr>
        <w:t xml:space="preserve">error cases </w:t>
      </w:r>
      <w:r w:rsidR="00DC1043" w:rsidRPr="00115D23">
        <w:rPr>
          <w:rFonts w:ascii="Arial" w:hAnsi="Arial" w:cs="Arial"/>
          <w:lang w:val="en-US"/>
        </w:rPr>
        <w:t>too early handover, too late handover and handover to wrong cell.</w:t>
      </w:r>
      <w:r w:rsidR="00423AFE">
        <w:rPr>
          <w:rFonts w:ascii="Arial" w:hAnsi="Arial" w:cs="Arial"/>
          <w:lang w:val="en-US"/>
        </w:rPr>
        <w:t xml:space="preserve"> </w:t>
      </w:r>
      <w:r w:rsidR="00C004FA">
        <w:rPr>
          <w:rFonts w:ascii="Arial" w:hAnsi="Arial" w:cs="Arial"/>
          <w:lang w:val="en-US"/>
        </w:rPr>
        <w:t>Similar to</w:t>
      </w:r>
      <w:r w:rsidR="0017234E">
        <w:rPr>
          <w:rFonts w:ascii="Arial" w:hAnsi="Arial" w:cs="Arial"/>
          <w:lang w:val="en-US"/>
        </w:rPr>
        <w:t xml:space="preserve"> the</w:t>
      </w:r>
      <w:r w:rsidR="00C004FA">
        <w:rPr>
          <w:rFonts w:ascii="Arial" w:hAnsi="Arial" w:cs="Arial"/>
          <w:lang w:val="en-US"/>
        </w:rPr>
        <w:t xml:space="preserve"> L3 </w:t>
      </w:r>
      <w:r w:rsidR="00CE197A">
        <w:rPr>
          <w:rFonts w:ascii="Arial" w:hAnsi="Arial" w:cs="Arial"/>
          <w:lang w:val="en-US"/>
        </w:rPr>
        <w:t>mobility procedure</w:t>
      </w:r>
      <w:r w:rsidR="0017234E">
        <w:rPr>
          <w:rFonts w:ascii="Arial" w:hAnsi="Arial" w:cs="Arial"/>
          <w:lang w:val="en-US"/>
        </w:rPr>
        <w:t>, the</w:t>
      </w:r>
      <w:r w:rsidR="00CE197A">
        <w:rPr>
          <w:rFonts w:ascii="Arial" w:hAnsi="Arial" w:cs="Arial"/>
          <w:lang w:val="en-US"/>
        </w:rPr>
        <w:t xml:space="preserve"> LTM cell switch</w:t>
      </w:r>
      <w:r w:rsidR="0017234E">
        <w:rPr>
          <w:rFonts w:ascii="Arial" w:hAnsi="Arial" w:cs="Arial"/>
          <w:lang w:val="en-US"/>
        </w:rPr>
        <w:t xml:space="preserve"> procedure</w:t>
      </w:r>
      <w:r w:rsidR="00CE197A">
        <w:rPr>
          <w:rFonts w:ascii="Arial" w:hAnsi="Arial" w:cs="Arial"/>
          <w:lang w:val="en-US"/>
        </w:rPr>
        <w:t xml:space="preserve"> may be prone to failures due to Too Early execution, Too Late execution or execution of LTM to </w:t>
      </w:r>
      <w:r w:rsidR="00F9707A">
        <w:rPr>
          <w:rFonts w:ascii="Arial" w:hAnsi="Arial" w:cs="Arial"/>
          <w:lang w:val="en-US"/>
        </w:rPr>
        <w:t>t</w:t>
      </w:r>
      <w:r w:rsidR="00CE197A">
        <w:rPr>
          <w:rFonts w:ascii="Arial" w:hAnsi="Arial" w:cs="Arial"/>
          <w:lang w:val="en-US"/>
        </w:rPr>
        <w:t>he wrong cell. Therefore</w:t>
      </w:r>
      <w:r w:rsidR="009A7BA3">
        <w:rPr>
          <w:rFonts w:ascii="Arial" w:hAnsi="Arial" w:cs="Arial"/>
          <w:lang w:val="en-US"/>
        </w:rPr>
        <w:t>,</w:t>
      </w:r>
      <w:r w:rsidR="00CE197A">
        <w:rPr>
          <w:rFonts w:ascii="Arial" w:hAnsi="Arial" w:cs="Arial"/>
          <w:lang w:val="en-US"/>
        </w:rPr>
        <w:t xml:space="preserve"> it is proposed that</w:t>
      </w:r>
      <w:r w:rsidR="003E042C">
        <w:rPr>
          <w:rFonts w:ascii="Arial" w:hAnsi="Arial" w:cs="Arial"/>
          <w:lang w:val="en-US"/>
        </w:rPr>
        <w:t xml:space="preserve"> RAN</w:t>
      </w:r>
      <w:r w:rsidR="00A96667">
        <w:rPr>
          <w:rFonts w:ascii="Arial" w:hAnsi="Arial" w:cs="Arial"/>
          <w:lang w:val="en-US"/>
        </w:rPr>
        <w:t>3</w:t>
      </w:r>
      <w:r w:rsidR="003E042C">
        <w:rPr>
          <w:rFonts w:ascii="Arial" w:hAnsi="Arial" w:cs="Arial"/>
          <w:lang w:val="en-US"/>
        </w:rPr>
        <w:t xml:space="preserve"> enable</w:t>
      </w:r>
      <w:r w:rsidR="00D16E7D">
        <w:rPr>
          <w:rFonts w:ascii="Arial" w:hAnsi="Arial" w:cs="Arial"/>
          <w:lang w:val="en-US"/>
        </w:rPr>
        <w:t>s</w:t>
      </w:r>
      <w:r w:rsidR="003E042C">
        <w:rPr>
          <w:rFonts w:ascii="Arial" w:hAnsi="Arial" w:cs="Arial"/>
          <w:lang w:val="en-US"/>
        </w:rPr>
        <w:t xml:space="preserve"> a mechanism </w:t>
      </w:r>
      <w:r w:rsidR="003E042C">
        <w:rPr>
          <w:rFonts w:ascii="Arial" w:hAnsi="Arial" w:cs="Arial"/>
          <w:lang w:val="en-US"/>
        </w:rPr>
        <w:t xml:space="preserve">to </w:t>
      </w:r>
      <w:r w:rsidR="00733D81">
        <w:rPr>
          <w:rFonts w:ascii="Arial" w:hAnsi="Arial" w:cs="Arial"/>
          <w:lang w:val="en-US"/>
        </w:rPr>
        <w:t>differentiate</w:t>
      </w:r>
      <w:r w:rsidR="003E042C">
        <w:rPr>
          <w:rFonts w:ascii="Arial" w:hAnsi="Arial" w:cs="Arial"/>
          <w:lang w:val="en-US"/>
        </w:rPr>
        <w:t xml:space="preserve"> failure cases such as </w:t>
      </w:r>
      <w:r w:rsidR="007D77DB">
        <w:rPr>
          <w:rFonts w:ascii="Arial" w:hAnsi="Arial" w:cs="Arial"/>
          <w:lang w:val="en-US"/>
        </w:rPr>
        <w:t xml:space="preserve">Too Early </w:t>
      </w:r>
      <w:r w:rsidR="00A0000B">
        <w:rPr>
          <w:rFonts w:ascii="Arial" w:hAnsi="Arial" w:cs="Arial"/>
          <w:lang w:val="en-US"/>
        </w:rPr>
        <w:t>LTM</w:t>
      </w:r>
      <w:r w:rsidR="007D77DB">
        <w:rPr>
          <w:rFonts w:ascii="Arial" w:hAnsi="Arial" w:cs="Arial"/>
          <w:lang w:val="en-US"/>
        </w:rPr>
        <w:t xml:space="preserve">, </w:t>
      </w:r>
      <w:r w:rsidR="00A0000B">
        <w:rPr>
          <w:rFonts w:ascii="Arial" w:hAnsi="Arial" w:cs="Arial"/>
          <w:lang w:val="en-US"/>
        </w:rPr>
        <w:t>Too Late LTM and LTM to wrong cell.</w:t>
      </w:r>
    </w:p>
    <w:p w14:paraId="1280A7C3" w14:textId="5E8E0578" w:rsidR="009A7BA3" w:rsidRPr="00A96667" w:rsidRDefault="00A96667" w:rsidP="00A96667">
      <w:pPr>
        <w:pStyle w:val="Proposal"/>
      </w:pPr>
      <w:r w:rsidRPr="00A96667">
        <w:t>W</w:t>
      </w:r>
      <w:r w:rsidR="00332232" w:rsidRPr="00A96667">
        <w:t xml:space="preserve">ork on </w:t>
      </w:r>
      <w:r w:rsidR="004D2F4B" w:rsidRPr="00A96667">
        <w:t xml:space="preserve">scenarios for the </w:t>
      </w:r>
      <w:r w:rsidR="00332232" w:rsidRPr="00A96667">
        <w:t>differentiation of too early LTM, too late LTM and LTM to wrong cell</w:t>
      </w:r>
      <w:r w:rsidR="004D2F4B" w:rsidRPr="00A96667">
        <w:t>.</w:t>
      </w:r>
    </w:p>
    <w:p w14:paraId="7BD1B760" w14:textId="77777777" w:rsidR="00332232" w:rsidRDefault="00332232" w:rsidP="009A7BA3">
      <w:pPr>
        <w:pStyle w:val="Proposal"/>
        <w:numPr>
          <w:ilvl w:val="0"/>
          <w:numId w:val="0"/>
        </w:numPr>
        <w:ind w:left="1701" w:hanging="1701"/>
        <w:rPr>
          <w:rFonts w:cs="Arial"/>
        </w:rPr>
      </w:pPr>
    </w:p>
    <w:p w14:paraId="220811FE" w14:textId="77FA10DB" w:rsidR="00A96667" w:rsidRDefault="00A96667" w:rsidP="00A96667">
      <w:pPr>
        <w:pStyle w:val="Heading2"/>
        <w:rPr>
          <w:lang w:val="en-US"/>
        </w:rPr>
      </w:pPr>
      <w:r>
        <w:rPr>
          <w:lang w:val="en-US"/>
        </w:rPr>
        <w:t>2.2 SHR enhancements for LTM</w:t>
      </w:r>
    </w:p>
    <w:p w14:paraId="2E97AC8F" w14:textId="38D78325" w:rsidR="002532D1" w:rsidRDefault="00A117DC" w:rsidP="00485B37">
      <w:pPr>
        <w:rPr>
          <w:rFonts w:ascii="Arial" w:hAnsi="Arial" w:cs="Arial"/>
          <w:lang w:val="en-US"/>
        </w:rPr>
      </w:pPr>
      <w:r w:rsidRPr="00485B37">
        <w:rPr>
          <w:rFonts w:ascii="Arial" w:hAnsi="Arial" w:cs="Arial"/>
          <w:lang w:val="en-US"/>
        </w:rPr>
        <w:t xml:space="preserve">SHR </w:t>
      </w:r>
      <w:r>
        <w:rPr>
          <w:rFonts w:ascii="Arial" w:hAnsi="Arial" w:cs="Arial"/>
          <w:lang w:val="en-US"/>
        </w:rPr>
        <w:t>on the other hand is designed to</w:t>
      </w:r>
      <w:r w:rsidR="00F07AF4">
        <w:rPr>
          <w:rFonts w:ascii="Arial" w:hAnsi="Arial" w:cs="Arial"/>
          <w:lang w:val="en-US"/>
        </w:rPr>
        <w:t xml:space="preserve"> enable identification of suboptimal L3 mobility configurations by</w:t>
      </w:r>
      <w:r>
        <w:rPr>
          <w:rFonts w:ascii="Arial" w:hAnsi="Arial" w:cs="Arial"/>
          <w:lang w:val="en-US"/>
        </w:rPr>
        <w:t xml:space="preserve"> </w:t>
      </w:r>
      <w:r w:rsidR="00342D69">
        <w:rPr>
          <w:rFonts w:ascii="Arial" w:hAnsi="Arial" w:cs="Arial"/>
          <w:lang w:val="en-US"/>
        </w:rPr>
        <w:t>collect</w:t>
      </w:r>
      <w:r w:rsidR="00050ED4">
        <w:rPr>
          <w:rFonts w:ascii="Arial" w:hAnsi="Arial" w:cs="Arial"/>
          <w:lang w:val="en-US"/>
        </w:rPr>
        <w:t>ing</w:t>
      </w:r>
      <w:r w:rsidR="00342D69">
        <w:rPr>
          <w:rFonts w:ascii="Arial" w:hAnsi="Arial" w:cs="Arial"/>
          <w:lang w:val="en-US"/>
        </w:rPr>
        <w:t xml:space="preserve"> measureme</w:t>
      </w:r>
      <w:r w:rsidR="006466E6">
        <w:rPr>
          <w:rFonts w:ascii="Arial" w:hAnsi="Arial" w:cs="Arial"/>
          <w:lang w:val="en-US"/>
        </w:rPr>
        <w:t>n</w:t>
      </w:r>
      <w:r w:rsidR="00342D69">
        <w:rPr>
          <w:rFonts w:ascii="Arial" w:hAnsi="Arial" w:cs="Arial"/>
          <w:lang w:val="en-US"/>
        </w:rPr>
        <w:t xml:space="preserve">ts and information related to </w:t>
      </w:r>
      <w:r w:rsidR="003C631A">
        <w:rPr>
          <w:rFonts w:ascii="Arial" w:hAnsi="Arial" w:cs="Arial"/>
          <w:lang w:val="en-US"/>
        </w:rPr>
        <w:t xml:space="preserve">the mobility procedures </w:t>
      </w:r>
      <w:r w:rsidR="003E2228">
        <w:rPr>
          <w:rFonts w:ascii="Arial" w:hAnsi="Arial" w:cs="Arial"/>
          <w:lang w:val="en-US"/>
        </w:rPr>
        <w:t>which</w:t>
      </w:r>
      <w:r w:rsidR="00531F9C">
        <w:rPr>
          <w:rFonts w:ascii="Arial" w:hAnsi="Arial" w:cs="Arial"/>
          <w:lang w:val="en-US"/>
        </w:rPr>
        <w:t xml:space="preserve"> are successfull</w:t>
      </w:r>
      <w:r w:rsidR="00C02A2A">
        <w:rPr>
          <w:rFonts w:ascii="Arial" w:hAnsi="Arial" w:cs="Arial"/>
          <w:lang w:val="en-US"/>
        </w:rPr>
        <w:t>, but</w:t>
      </w:r>
      <w:r w:rsidR="003E2228">
        <w:rPr>
          <w:rFonts w:ascii="Arial" w:hAnsi="Arial" w:cs="Arial"/>
          <w:lang w:val="en-US"/>
        </w:rPr>
        <w:t xml:space="preserve"> sub-optimally executed</w:t>
      </w:r>
      <w:r w:rsidR="00402CD1">
        <w:rPr>
          <w:rFonts w:ascii="Arial" w:hAnsi="Arial" w:cs="Arial"/>
          <w:lang w:val="en-US"/>
        </w:rPr>
        <w:t xml:space="preserve"> i.e., although the mobility procedure is successful</w:t>
      </w:r>
      <w:r w:rsidR="002D7B4B">
        <w:rPr>
          <w:rFonts w:ascii="Arial" w:hAnsi="Arial" w:cs="Arial"/>
          <w:lang w:val="en-US"/>
        </w:rPr>
        <w:t>,</w:t>
      </w:r>
      <w:r w:rsidR="00402CD1">
        <w:rPr>
          <w:rFonts w:ascii="Arial" w:hAnsi="Arial" w:cs="Arial"/>
          <w:lang w:val="en-US"/>
        </w:rPr>
        <w:t xml:space="preserve"> </w:t>
      </w:r>
      <w:r w:rsidR="001E4337">
        <w:rPr>
          <w:rFonts w:ascii="Arial" w:hAnsi="Arial" w:cs="Arial"/>
          <w:lang w:val="en-US"/>
        </w:rPr>
        <w:t>issues</w:t>
      </w:r>
      <w:r w:rsidR="00653638">
        <w:rPr>
          <w:rFonts w:ascii="Arial" w:hAnsi="Arial" w:cs="Arial"/>
          <w:lang w:val="en-US"/>
        </w:rPr>
        <w:t xml:space="preserve"> </w:t>
      </w:r>
      <w:r w:rsidR="000843E6">
        <w:rPr>
          <w:rFonts w:ascii="Arial" w:hAnsi="Arial" w:cs="Arial"/>
          <w:lang w:val="en-US"/>
        </w:rPr>
        <w:t xml:space="preserve">with some underlying features </w:t>
      </w:r>
      <w:r w:rsidR="00653638">
        <w:rPr>
          <w:rFonts w:ascii="Arial" w:hAnsi="Arial" w:cs="Arial"/>
          <w:lang w:val="en-US"/>
        </w:rPr>
        <w:t>that may motivate configuration modifications</w:t>
      </w:r>
      <w:r w:rsidR="001E4337">
        <w:rPr>
          <w:rFonts w:ascii="Arial" w:hAnsi="Arial" w:cs="Arial"/>
          <w:lang w:val="en-US"/>
        </w:rPr>
        <w:t xml:space="preserve"> were detected at the UE.</w:t>
      </w:r>
      <w:r w:rsidR="004A60DA">
        <w:rPr>
          <w:rFonts w:ascii="Arial" w:hAnsi="Arial" w:cs="Arial"/>
          <w:lang w:val="en-US"/>
        </w:rPr>
        <w:t xml:space="preserve"> </w:t>
      </w:r>
      <w:r w:rsidR="00587ED4">
        <w:rPr>
          <w:rFonts w:ascii="Arial" w:hAnsi="Arial" w:cs="Arial"/>
          <w:lang w:val="en-US"/>
        </w:rPr>
        <w:t>As discussed above t</w:t>
      </w:r>
      <w:r w:rsidR="004A60DA">
        <w:rPr>
          <w:rFonts w:ascii="Arial" w:hAnsi="Arial" w:cs="Arial"/>
          <w:lang w:val="en-US"/>
        </w:rPr>
        <w:t>he</w:t>
      </w:r>
      <w:r w:rsidR="001E4337">
        <w:rPr>
          <w:rFonts w:ascii="Arial" w:hAnsi="Arial" w:cs="Arial"/>
          <w:lang w:val="en-US"/>
        </w:rPr>
        <w:t xml:space="preserve"> LTM </w:t>
      </w:r>
      <w:r w:rsidR="00FF7789">
        <w:rPr>
          <w:rFonts w:ascii="Arial" w:hAnsi="Arial" w:cs="Arial"/>
          <w:lang w:val="en-US"/>
        </w:rPr>
        <w:t xml:space="preserve">cell switch procedure </w:t>
      </w:r>
      <w:r w:rsidR="00C61A0B">
        <w:rPr>
          <w:rFonts w:ascii="Arial" w:hAnsi="Arial" w:cs="Arial"/>
          <w:lang w:val="en-US"/>
        </w:rPr>
        <w:t>relies on</w:t>
      </w:r>
      <w:r w:rsidR="00FF7789">
        <w:rPr>
          <w:rFonts w:ascii="Arial" w:hAnsi="Arial" w:cs="Arial"/>
          <w:lang w:val="en-US"/>
        </w:rPr>
        <w:t xml:space="preserve"> underlying </w:t>
      </w:r>
      <w:r w:rsidR="00C61A0B">
        <w:rPr>
          <w:rFonts w:ascii="Arial" w:hAnsi="Arial" w:cs="Arial"/>
          <w:lang w:val="en-US"/>
        </w:rPr>
        <w:t>featurs</w:t>
      </w:r>
      <w:r w:rsidR="00FF7789">
        <w:rPr>
          <w:rFonts w:ascii="Arial" w:hAnsi="Arial" w:cs="Arial"/>
          <w:lang w:val="en-US"/>
        </w:rPr>
        <w:t xml:space="preserve"> such as </w:t>
      </w:r>
      <w:r w:rsidR="00692218">
        <w:rPr>
          <w:rFonts w:ascii="Arial" w:hAnsi="Arial" w:cs="Arial"/>
          <w:lang w:val="en-US"/>
        </w:rPr>
        <w:t>DL/UL synchronization</w:t>
      </w:r>
      <w:r w:rsidR="00C61A0B">
        <w:rPr>
          <w:rFonts w:ascii="Arial" w:hAnsi="Arial" w:cs="Arial"/>
          <w:lang w:val="en-US"/>
        </w:rPr>
        <w:t xml:space="preserve"> </w:t>
      </w:r>
      <w:r w:rsidR="00CA6046">
        <w:rPr>
          <w:rFonts w:ascii="Arial" w:hAnsi="Arial" w:cs="Arial"/>
          <w:lang w:val="en-US"/>
        </w:rPr>
        <w:t xml:space="preserve">and the </w:t>
      </w:r>
      <w:r w:rsidR="00650FCF">
        <w:rPr>
          <w:rFonts w:ascii="Arial" w:hAnsi="Arial" w:cs="Arial"/>
          <w:lang w:val="en-US"/>
        </w:rPr>
        <w:t xml:space="preserve">LTM </w:t>
      </w:r>
      <w:r w:rsidR="00CA6046">
        <w:rPr>
          <w:rFonts w:ascii="Arial" w:hAnsi="Arial" w:cs="Arial"/>
          <w:lang w:val="en-US"/>
        </w:rPr>
        <w:t>TCI state of the target LTM cells.</w:t>
      </w:r>
      <w:r w:rsidR="008641AB">
        <w:rPr>
          <w:rFonts w:ascii="Arial" w:hAnsi="Arial" w:cs="Arial"/>
          <w:lang w:val="en-US"/>
        </w:rPr>
        <w:t xml:space="preserve"> To </w:t>
      </w:r>
      <w:r w:rsidR="006466E6">
        <w:rPr>
          <w:rFonts w:ascii="Arial" w:hAnsi="Arial" w:cs="Arial"/>
          <w:lang w:val="en-US"/>
        </w:rPr>
        <w:t>modify</w:t>
      </w:r>
      <w:r w:rsidR="008641AB">
        <w:rPr>
          <w:rFonts w:ascii="Arial" w:hAnsi="Arial" w:cs="Arial"/>
          <w:lang w:val="en-US"/>
        </w:rPr>
        <w:t xml:space="preserve"> the SHR for the </w:t>
      </w:r>
      <w:r w:rsidR="0036759A">
        <w:rPr>
          <w:rFonts w:ascii="Arial" w:hAnsi="Arial" w:cs="Arial"/>
          <w:lang w:val="en-US"/>
        </w:rPr>
        <w:t xml:space="preserve">LTM cell switch procedure </w:t>
      </w:r>
      <w:r w:rsidR="006B101F">
        <w:rPr>
          <w:rFonts w:ascii="Arial" w:hAnsi="Arial" w:cs="Arial"/>
          <w:lang w:val="en-US"/>
        </w:rPr>
        <w:t xml:space="preserve">both the </w:t>
      </w:r>
      <w:r w:rsidR="002532D1">
        <w:rPr>
          <w:rFonts w:ascii="Arial" w:hAnsi="Arial" w:cs="Arial"/>
          <w:lang w:val="en-US"/>
        </w:rPr>
        <w:t xml:space="preserve">SHR </w:t>
      </w:r>
      <w:r w:rsidR="006B101F">
        <w:rPr>
          <w:rFonts w:ascii="Arial" w:hAnsi="Arial" w:cs="Arial"/>
          <w:lang w:val="en-US"/>
        </w:rPr>
        <w:t>configuration and the</w:t>
      </w:r>
      <w:r w:rsidR="002532D1">
        <w:rPr>
          <w:rFonts w:ascii="Arial" w:hAnsi="Arial" w:cs="Arial"/>
          <w:lang w:val="en-US"/>
        </w:rPr>
        <w:t xml:space="preserve"> report should be discussed.</w:t>
      </w:r>
      <w:r w:rsidR="006B101F">
        <w:rPr>
          <w:rFonts w:ascii="Arial" w:hAnsi="Arial" w:cs="Arial"/>
          <w:lang w:val="en-US"/>
        </w:rPr>
        <w:t xml:space="preserve"> </w:t>
      </w:r>
      <w:r w:rsidR="008641AB">
        <w:rPr>
          <w:rFonts w:ascii="Arial" w:hAnsi="Arial" w:cs="Arial"/>
          <w:lang w:val="en-US"/>
        </w:rPr>
        <w:t>Therefore</w:t>
      </w:r>
      <w:r w:rsidR="00FA1AB4">
        <w:rPr>
          <w:rFonts w:ascii="Arial" w:hAnsi="Arial" w:cs="Arial"/>
          <w:lang w:val="en-US"/>
        </w:rPr>
        <w:t>,</w:t>
      </w:r>
      <w:r w:rsidR="008641AB">
        <w:rPr>
          <w:rFonts w:ascii="Arial" w:hAnsi="Arial" w:cs="Arial"/>
          <w:lang w:val="en-US"/>
        </w:rPr>
        <w:t xml:space="preserve"> it is proposed that RAN</w:t>
      </w:r>
      <w:r w:rsidR="00A96667">
        <w:rPr>
          <w:rFonts w:ascii="Arial" w:hAnsi="Arial" w:cs="Arial"/>
          <w:lang w:val="en-US"/>
        </w:rPr>
        <w:t>3</w:t>
      </w:r>
      <w:r w:rsidR="008641AB">
        <w:rPr>
          <w:rFonts w:ascii="Arial" w:hAnsi="Arial" w:cs="Arial"/>
          <w:lang w:val="en-US"/>
        </w:rPr>
        <w:t xml:space="preserve"> discuss the SHR enhancement</w:t>
      </w:r>
      <w:r w:rsidR="00F10E24">
        <w:rPr>
          <w:rFonts w:ascii="Arial" w:hAnsi="Arial" w:cs="Arial"/>
          <w:lang w:val="en-US"/>
        </w:rPr>
        <w:t xml:space="preserve"> </w:t>
      </w:r>
      <w:r w:rsidR="00957C2B">
        <w:rPr>
          <w:rFonts w:ascii="Arial" w:hAnsi="Arial" w:cs="Arial"/>
          <w:lang w:val="en-US"/>
        </w:rPr>
        <w:t>needed to support optimization of LTM configurations</w:t>
      </w:r>
      <w:r w:rsidR="00565B1C">
        <w:rPr>
          <w:rFonts w:ascii="Arial" w:hAnsi="Arial" w:cs="Arial"/>
          <w:lang w:val="en-US"/>
        </w:rPr>
        <w:t>, e.g. considering</w:t>
      </w:r>
      <w:r w:rsidR="002532D1">
        <w:rPr>
          <w:rFonts w:ascii="Arial" w:hAnsi="Arial" w:cs="Arial"/>
          <w:lang w:val="en-US"/>
        </w:rPr>
        <w:t xml:space="preserve"> the </w:t>
      </w:r>
      <w:r w:rsidR="008A3668">
        <w:rPr>
          <w:rFonts w:ascii="Arial" w:hAnsi="Arial" w:cs="Arial"/>
          <w:lang w:val="en-US"/>
        </w:rPr>
        <w:t>previously mentioned</w:t>
      </w:r>
      <w:r w:rsidR="002532D1">
        <w:rPr>
          <w:rFonts w:ascii="Arial" w:hAnsi="Arial" w:cs="Arial"/>
          <w:lang w:val="en-US"/>
        </w:rPr>
        <w:t xml:space="preserve"> aspects</w:t>
      </w:r>
      <w:r w:rsidR="00C6049E">
        <w:rPr>
          <w:rFonts w:ascii="Arial" w:hAnsi="Arial" w:cs="Arial"/>
          <w:lang w:val="en-US"/>
        </w:rPr>
        <w:t xml:space="preserve"> that are critical for the LTM procedure</w:t>
      </w:r>
      <w:r w:rsidR="002532D1">
        <w:rPr>
          <w:rFonts w:ascii="Arial" w:hAnsi="Arial" w:cs="Arial"/>
          <w:lang w:val="en-US"/>
        </w:rPr>
        <w:t>.</w:t>
      </w:r>
    </w:p>
    <w:p w14:paraId="25B28A24" w14:textId="0569DFEB" w:rsidR="00332232" w:rsidRPr="00485B37" w:rsidRDefault="00A96667" w:rsidP="00A96667">
      <w:pPr>
        <w:pStyle w:val="Proposal"/>
      </w:pPr>
      <w:bookmarkStart w:id="25" w:name="_Toc162983729"/>
      <w:r>
        <w:t>D</w:t>
      </w:r>
      <w:r w:rsidR="004B08D5">
        <w:t xml:space="preserve">iscuss </w:t>
      </w:r>
      <w:r w:rsidR="00474C3D">
        <w:t>enhancement of SHR configuration for the LTM procedure</w:t>
      </w:r>
      <w:r w:rsidR="00090DB4">
        <w:t xml:space="preserve"> with LTM specific conditions</w:t>
      </w:r>
      <w:r w:rsidR="00474C3D">
        <w:t>.</w:t>
      </w:r>
      <w:bookmarkEnd w:id="25"/>
    </w:p>
    <w:p w14:paraId="33316BF4" w14:textId="5DF09F29" w:rsidR="004C0FA5" w:rsidRDefault="00A96667" w:rsidP="005C2F2F">
      <w:pPr>
        <w:pStyle w:val="Proposal"/>
        <w:jc w:val="left"/>
        <w:rPr>
          <w:rFonts w:cs="Arial"/>
        </w:rPr>
      </w:pPr>
      <w:bookmarkStart w:id="26" w:name="_Toc162983730"/>
      <w:r>
        <w:rPr>
          <w:rFonts w:eastAsia="Times New Roman" w:cs="Arial"/>
          <w:lang w:val="en-US"/>
        </w:rPr>
        <w:t>E</w:t>
      </w:r>
      <w:r w:rsidR="004C0FA5" w:rsidRPr="004C0FA5">
        <w:rPr>
          <w:rFonts w:eastAsia="Times New Roman" w:cs="Arial"/>
          <w:lang w:val="en-US"/>
        </w:rPr>
        <w:t xml:space="preserve">nhance the SHR with feedback information facilitating </w:t>
      </w:r>
      <w:r w:rsidR="00584770">
        <w:rPr>
          <w:rFonts w:eastAsia="Times New Roman" w:cs="Arial"/>
          <w:lang w:val="en-US"/>
        </w:rPr>
        <w:t xml:space="preserve">detecting the lower layers issues </w:t>
      </w:r>
      <w:r w:rsidR="00B35F66">
        <w:rPr>
          <w:rFonts w:eastAsia="Times New Roman" w:cs="Arial"/>
          <w:lang w:val="en-US"/>
        </w:rPr>
        <w:t>when LTM is sub-optimally executed</w:t>
      </w:r>
      <w:r w:rsidR="004C0FA5">
        <w:rPr>
          <w:rFonts w:cs="Arial"/>
        </w:rPr>
        <w:t>.</w:t>
      </w:r>
      <w:bookmarkEnd w:id="26"/>
    </w:p>
    <w:p w14:paraId="693ED8F0" w14:textId="77777777" w:rsidR="000F1FD1" w:rsidRDefault="000F1FD1" w:rsidP="000F1FD1">
      <w:pPr>
        <w:pStyle w:val="Proposal"/>
        <w:numPr>
          <w:ilvl w:val="0"/>
          <w:numId w:val="0"/>
        </w:numPr>
        <w:ind w:left="1701"/>
        <w:rPr>
          <w:rFonts w:eastAsia="Times New Roman" w:cs="Arial"/>
          <w:lang w:val="en-US"/>
        </w:rPr>
      </w:pPr>
    </w:p>
    <w:p w14:paraId="0501F55F" w14:textId="340C8D09" w:rsidR="00A96667" w:rsidRDefault="00A96667" w:rsidP="00A96667">
      <w:pPr>
        <w:pStyle w:val="Heading2"/>
        <w:rPr>
          <w:lang w:val="en-US"/>
        </w:rPr>
      </w:pPr>
      <w:r>
        <w:rPr>
          <w:lang w:val="en-US"/>
        </w:rPr>
        <w:t>2.</w:t>
      </w:r>
      <w:r>
        <w:rPr>
          <w:lang w:val="en-US"/>
        </w:rPr>
        <w:t>3</w:t>
      </w:r>
      <w:r>
        <w:rPr>
          <w:lang w:val="en-US"/>
        </w:rPr>
        <w:t xml:space="preserve"> </w:t>
      </w:r>
      <w:r w:rsidR="003817E4">
        <w:rPr>
          <w:lang w:val="en-US"/>
        </w:rPr>
        <w:t>Optimization triggered</w:t>
      </w:r>
      <w:r>
        <w:rPr>
          <w:lang w:val="en-US"/>
        </w:rPr>
        <w:t xml:space="preserve"> </w:t>
      </w:r>
      <w:r w:rsidR="003817E4">
        <w:rPr>
          <w:lang w:val="en-US"/>
        </w:rPr>
        <w:t>by</w:t>
      </w:r>
      <w:r>
        <w:rPr>
          <w:lang w:val="en-US"/>
        </w:rPr>
        <w:t xml:space="preserve"> RLF Report and its impact on F1</w:t>
      </w:r>
    </w:p>
    <w:p w14:paraId="4CD50F21" w14:textId="6591010A" w:rsidR="001B6D93" w:rsidRDefault="004D2F4B" w:rsidP="004117F0">
      <w:pPr>
        <w:rPr>
          <w:rFonts w:ascii="Arial" w:hAnsi="Arial" w:cs="Arial"/>
        </w:rPr>
      </w:pPr>
      <w:r>
        <w:rPr>
          <w:rFonts w:ascii="Arial" w:hAnsi="Arial" w:cs="Arial"/>
        </w:rPr>
        <w:t>In case of LTM handover</w:t>
      </w:r>
      <w:r w:rsidR="00B26E2C">
        <w:rPr>
          <w:rFonts w:ascii="Arial" w:hAnsi="Arial" w:cs="Arial"/>
        </w:rPr>
        <w:t xml:space="preserve"> failure</w:t>
      </w:r>
      <w:r>
        <w:rPr>
          <w:rFonts w:ascii="Arial" w:hAnsi="Arial" w:cs="Arial"/>
        </w:rPr>
        <w:t xml:space="preserve">, there </w:t>
      </w:r>
      <w:r w:rsidR="003817E4">
        <w:rPr>
          <w:rFonts w:ascii="Arial" w:hAnsi="Arial" w:cs="Arial"/>
        </w:rPr>
        <w:t>are at least</w:t>
      </w:r>
      <w:r>
        <w:rPr>
          <w:rFonts w:ascii="Arial" w:hAnsi="Arial" w:cs="Arial"/>
        </w:rPr>
        <w:t xml:space="preserve"> two </w:t>
      </w:r>
      <w:r w:rsidR="001B6D93">
        <w:rPr>
          <w:rFonts w:ascii="Arial" w:hAnsi="Arial" w:cs="Arial"/>
        </w:rPr>
        <w:t xml:space="preserve">types of </w:t>
      </w:r>
      <w:r>
        <w:rPr>
          <w:rFonts w:ascii="Arial" w:hAnsi="Arial" w:cs="Arial"/>
        </w:rPr>
        <w:t>handover optimisation</w:t>
      </w:r>
      <w:r w:rsidR="003817E4">
        <w:rPr>
          <w:rFonts w:ascii="Arial" w:hAnsi="Arial" w:cs="Arial"/>
        </w:rPr>
        <w:t xml:space="preserve"> that the serving gNB can perform</w:t>
      </w:r>
      <w:r w:rsidR="001B6D93">
        <w:rPr>
          <w:rFonts w:ascii="Arial" w:hAnsi="Arial" w:cs="Arial"/>
        </w:rPr>
        <w:t>:</w:t>
      </w:r>
    </w:p>
    <w:p w14:paraId="6CEDBD96" w14:textId="617DDB24" w:rsidR="001B6D93" w:rsidRDefault="004D2F4B" w:rsidP="004117F0">
      <w:pPr>
        <w:rPr>
          <w:rFonts w:ascii="Arial" w:hAnsi="Arial" w:cs="Arial"/>
        </w:rPr>
      </w:pPr>
      <w:r>
        <w:rPr>
          <w:rFonts w:ascii="Arial" w:hAnsi="Arial" w:cs="Arial"/>
        </w:rPr>
        <w:lastRenderedPageBreak/>
        <w:t xml:space="preserve">Firstly, </w:t>
      </w:r>
      <w:r w:rsidR="003817E4">
        <w:rPr>
          <w:rFonts w:ascii="Arial" w:hAnsi="Arial" w:cs="Arial"/>
        </w:rPr>
        <w:t>and similar to L3 HO, HO trigger</w:t>
      </w:r>
      <w:r w:rsidR="008C7B39">
        <w:rPr>
          <w:rFonts w:ascii="Arial" w:hAnsi="Arial" w:cs="Arial"/>
        </w:rPr>
        <w:t>s</w:t>
      </w:r>
      <w:r w:rsidR="003817E4">
        <w:rPr>
          <w:rFonts w:ascii="Arial" w:hAnsi="Arial" w:cs="Arial"/>
        </w:rPr>
        <w:t xml:space="preserve"> can be </w:t>
      </w:r>
      <w:r w:rsidR="008C7B39">
        <w:rPr>
          <w:rFonts w:ascii="Arial" w:hAnsi="Arial" w:cs="Arial"/>
        </w:rPr>
        <w:t>optimized</w:t>
      </w:r>
      <w:r w:rsidR="003817E4">
        <w:rPr>
          <w:rFonts w:ascii="Arial" w:hAnsi="Arial" w:cs="Arial"/>
        </w:rPr>
        <w:t xml:space="preserve"> (e.g. trigger LTM earlier to avoid too late LTM). For LTM, t</w:t>
      </w:r>
      <w:r>
        <w:rPr>
          <w:rFonts w:ascii="Arial" w:hAnsi="Arial" w:cs="Arial"/>
        </w:rPr>
        <w:t>he t</w:t>
      </w:r>
      <w:r w:rsidR="001B6D93">
        <w:rPr>
          <w:rFonts w:ascii="Arial" w:hAnsi="Arial" w:cs="Arial"/>
        </w:rPr>
        <w:t xml:space="preserve">rigger </w:t>
      </w:r>
      <w:r>
        <w:rPr>
          <w:rFonts w:ascii="Arial" w:hAnsi="Arial" w:cs="Arial"/>
        </w:rPr>
        <w:t xml:space="preserve">for </w:t>
      </w:r>
      <w:r w:rsidR="001B6D93">
        <w:rPr>
          <w:rFonts w:ascii="Arial" w:hAnsi="Arial" w:cs="Arial"/>
        </w:rPr>
        <w:t xml:space="preserve">execution of LTM is </w:t>
      </w:r>
      <w:r w:rsidR="008C7B39">
        <w:rPr>
          <w:rFonts w:ascii="Arial" w:hAnsi="Arial" w:cs="Arial"/>
        </w:rPr>
        <w:t>performed</w:t>
      </w:r>
      <w:r w:rsidR="001B6D93">
        <w:rPr>
          <w:rFonts w:ascii="Arial" w:hAnsi="Arial" w:cs="Arial"/>
        </w:rPr>
        <w:t xml:space="preserve"> </w:t>
      </w:r>
      <w:r w:rsidR="003817E4">
        <w:rPr>
          <w:rFonts w:ascii="Arial" w:hAnsi="Arial" w:cs="Arial"/>
        </w:rPr>
        <w:t>at</w:t>
      </w:r>
      <w:r w:rsidR="001B6D93">
        <w:rPr>
          <w:rFonts w:ascii="Arial" w:hAnsi="Arial" w:cs="Arial"/>
        </w:rPr>
        <w:t xml:space="preserve"> MAC level, which is part of DU. Therefore, the DU should be in charge of optimisation</w:t>
      </w:r>
      <w:r w:rsidR="008C7B39">
        <w:rPr>
          <w:rFonts w:ascii="Arial" w:hAnsi="Arial" w:cs="Arial"/>
        </w:rPr>
        <w:t>s</w:t>
      </w:r>
      <w:r w:rsidR="001B6D93">
        <w:rPr>
          <w:rFonts w:ascii="Arial" w:hAnsi="Arial" w:cs="Arial"/>
        </w:rPr>
        <w:t xml:space="preserve"> </w:t>
      </w:r>
      <w:r w:rsidR="008C7B39" w:rsidRPr="008C7B39">
        <w:rPr>
          <w:rFonts w:ascii="Arial" w:hAnsi="Arial" w:cs="Arial"/>
        </w:rPr>
        <w:t>related to LTM trigger</w:t>
      </w:r>
      <w:r w:rsidR="001B6D93">
        <w:rPr>
          <w:rFonts w:ascii="Arial" w:hAnsi="Arial" w:cs="Arial"/>
        </w:rPr>
        <w:t>.</w:t>
      </w:r>
      <w:r>
        <w:rPr>
          <w:rFonts w:ascii="Arial" w:hAnsi="Arial" w:cs="Arial"/>
        </w:rPr>
        <w:t xml:space="preserve"> </w:t>
      </w:r>
    </w:p>
    <w:p w14:paraId="36E898BA" w14:textId="1FBC2B09" w:rsidR="003817E4" w:rsidRPr="008C7B39" w:rsidRDefault="003817E4" w:rsidP="003817E4">
      <w:pPr>
        <w:pStyle w:val="Proposal"/>
        <w:rPr>
          <w:rFonts w:cs="Arial"/>
        </w:rPr>
      </w:pPr>
      <w:r w:rsidRPr="008C7B39">
        <w:rPr>
          <w:rFonts w:cs="Arial"/>
        </w:rPr>
        <w:t>DU is in charge of optimisation</w:t>
      </w:r>
      <w:r w:rsidR="008C7B39" w:rsidRPr="008C7B39">
        <w:rPr>
          <w:rFonts w:cs="Arial"/>
        </w:rPr>
        <w:t>s</w:t>
      </w:r>
      <w:r w:rsidRPr="008C7B39">
        <w:rPr>
          <w:rFonts w:cs="Arial"/>
        </w:rPr>
        <w:t xml:space="preserve"> related to LTM trigger (i.e. sending the MAC CE command)</w:t>
      </w:r>
      <w:r w:rsidR="008C7B39">
        <w:rPr>
          <w:rFonts w:cs="Arial"/>
        </w:rPr>
        <w:t>.</w:t>
      </w:r>
    </w:p>
    <w:p w14:paraId="69A1BEBF" w14:textId="3AE28EC7" w:rsidR="008C7B39" w:rsidRDefault="008C7B39" w:rsidP="004117F0">
      <w:pPr>
        <w:rPr>
          <w:rFonts w:ascii="Arial" w:hAnsi="Arial" w:cs="Arial"/>
        </w:rPr>
      </w:pPr>
      <w:r>
        <w:rPr>
          <w:rFonts w:ascii="Arial" w:hAnsi="Arial" w:cs="Arial"/>
        </w:rPr>
        <w:t xml:space="preserve">Secondly, </w:t>
      </w:r>
      <w:r>
        <w:rPr>
          <w:rFonts w:ascii="Arial" w:hAnsi="Arial" w:cs="Arial"/>
        </w:rPr>
        <w:t>and similar to CHO, the selection of LTM candidate cells can be optimized</w:t>
      </w:r>
      <w:r w:rsidR="00C65455">
        <w:rPr>
          <w:rFonts w:ascii="Arial" w:hAnsi="Arial" w:cs="Arial"/>
        </w:rPr>
        <w:t xml:space="preserve"> (e.g. add the re-establishment cell as </w:t>
      </w:r>
      <w:r w:rsidR="00A77825">
        <w:rPr>
          <w:rFonts w:ascii="Arial" w:hAnsi="Arial" w:cs="Arial"/>
        </w:rPr>
        <w:t xml:space="preserve">an </w:t>
      </w:r>
      <w:r w:rsidR="00C65455">
        <w:rPr>
          <w:rFonts w:ascii="Arial" w:hAnsi="Arial" w:cs="Arial"/>
        </w:rPr>
        <w:t>LTM cell candidate)</w:t>
      </w:r>
      <w:r>
        <w:rPr>
          <w:rFonts w:ascii="Arial" w:hAnsi="Arial" w:cs="Arial"/>
        </w:rPr>
        <w:t xml:space="preserve">. </w:t>
      </w:r>
      <w:r w:rsidR="00A77825">
        <w:rPr>
          <w:rFonts w:ascii="Arial" w:hAnsi="Arial" w:cs="Arial"/>
        </w:rPr>
        <w:t>In LTM, t</w:t>
      </w:r>
      <w:r>
        <w:rPr>
          <w:rFonts w:ascii="Arial" w:hAnsi="Arial" w:cs="Arial"/>
        </w:rPr>
        <w:t xml:space="preserve">he </w:t>
      </w:r>
      <w:r>
        <w:rPr>
          <w:rFonts w:ascii="Arial" w:hAnsi="Arial" w:cs="Arial"/>
        </w:rPr>
        <w:t>responsibility for cell selection belongs to the CU.</w:t>
      </w:r>
      <w:r w:rsidR="00A77825">
        <w:rPr>
          <w:rFonts w:ascii="Arial" w:hAnsi="Arial" w:cs="Arial"/>
        </w:rPr>
        <w:t xml:space="preserve"> Therefore</w:t>
      </w:r>
      <w:r w:rsidR="00A77825">
        <w:rPr>
          <w:rFonts w:ascii="Arial" w:hAnsi="Arial" w:cs="Arial"/>
        </w:rPr>
        <w:t xml:space="preserve">, the </w:t>
      </w:r>
      <w:r w:rsidR="00A77825">
        <w:rPr>
          <w:rFonts w:ascii="Arial" w:hAnsi="Arial" w:cs="Arial"/>
        </w:rPr>
        <w:t>C</w:t>
      </w:r>
      <w:r w:rsidR="00A77825">
        <w:rPr>
          <w:rFonts w:ascii="Arial" w:hAnsi="Arial" w:cs="Arial"/>
        </w:rPr>
        <w:t xml:space="preserve">U should be in charge of optimisations </w:t>
      </w:r>
      <w:r w:rsidR="00A77825" w:rsidRPr="008C7B39">
        <w:rPr>
          <w:rFonts w:ascii="Arial" w:hAnsi="Arial" w:cs="Arial"/>
        </w:rPr>
        <w:t xml:space="preserve">related to </w:t>
      </w:r>
      <w:r w:rsidR="00A77825" w:rsidRPr="00A77825">
        <w:rPr>
          <w:rFonts w:ascii="Arial" w:hAnsi="Arial" w:cs="Arial"/>
        </w:rPr>
        <w:t>LTM candidate cells selection</w:t>
      </w:r>
      <w:r w:rsidR="00A77825">
        <w:rPr>
          <w:rFonts w:ascii="Arial" w:hAnsi="Arial" w:cs="Arial"/>
        </w:rPr>
        <w:t>.</w:t>
      </w:r>
    </w:p>
    <w:p w14:paraId="147F0F14" w14:textId="010FBF76" w:rsidR="008C7B39" w:rsidRPr="008C7B39" w:rsidRDefault="008C7B39" w:rsidP="008C7B39">
      <w:pPr>
        <w:pStyle w:val="Proposal"/>
        <w:rPr>
          <w:rFonts w:cs="Arial"/>
        </w:rPr>
      </w:pPr>
      <w:r>
        <w:rPr>
          <w:rFonts w:cs="Arial"/>
        </w:rPr>
        <w:t>C</w:t>
      </w:r>
      <w:r w:rsidRPr="008C7B39">
        <w:rPr>
          <w:rFonts w:cs="Arial"/>
        </w:rPr>
        <w:t xml:space="preserve">U is in charge of optimisations related to LTM </w:t>
      </w:r>
      <w:r>
        <w:rPr>
          <w:rFonts w:cs="Arial"/>
        </w:rPr>
        <w:t>candidate cells selection</w:t>
      </w:r>
      <w:r>
        <w:rPr>
          <w:rFonts w:cs="Arial"/>
        </w:rPr>
        <w:t>.</w:t>
      </w:r>
    </w:p>
    <w:p w14:paraId="73246B4E" w14:textId="5BBDC133" w:rsidR="004D2F4B" w:rsidRPr="0046317B" w:rsidRDefault="008C7B39" w:rsidP="004117F0">
      <w:pPr>
        <w:rPr>
          <w:rFonts w:ascii="Arial" w:hAnsi="Arial" w:cs="Arial"/>
        </w:rPr>
      </w:pPr>
      <w:r>
        <w:rPr>
          <w:rFonts w:ascii="Arial" w:hAnsi="Arial" w:cs="Arial"/>
        </w:rPr>
        <w:t>Therefore, both the CU and the DU need to receive the RLF report.</w:t>
      </w:r>
      <w:r>
        <w:rPr>
          <w:rFonts w:ascii="Arial" w:hAnsi="Arial" w:cs="Arial"/>
        </w:rPr>
        <w:t xml:space="preserve"> </w:t>
      </w:r>
      <w:r w:rsidR="004D2F4B">
        <w:rPr>
          <w:rFonts w:ascii="Arial" w:hAnsi="Arial" w:cs="Arial"/>
        </w:rPr>
        <w:t xml:space="preserve">When the UE notifies to the gNB that an RLF Report is available, this notification is received by the CU, as the RRC protocol is tunnelled through the DU and terminated in the CU. </w:t>
      </w:r>
      <w:r w:rsidR="0046317B">
        <w:rPr>
          <w:rFonts w:ascii="Arial" w:hAnsi="Arial" w:cs="Arial"/>
        </w:rPr>
        <w:t>For this reason, the CU needs to transfer the RLF Report to the DU, in order for the DU to be able to use i</w:t>
      </w:r>
      <w:r w:rsidR="00A77825">
        <w:rPr>
          <w:rFonts w:ascii="Arial" w:hAnsi="Arial" w:cs="Arial"/>
        </w:rPr>
        <w:t>t</w:t>
      </w:r>
      <w:r w:rsidR="0046317B">
        <w:rPr>
          <w:rFonts w:ascii="Arial" w:hAnsi="Arial" w:cs="Arial"/>
        </w:rPr>
        <w:t xml:space="preserve"> for its optimisation</w:t>
      </w:r>
      <w:r w:rsidR="00A77825">
        <w:rPr>
          <w:rFonts w:ascii="Arial" w:hAnsi="Arial" w:cs="Arial"/>
        </w:rPr>
        <w:t>s</w:t>
      </w:r>
      <w:r w:rsidR="0046317B">
        <w:rPr>
          <w:rFonts w:ascii="Arial" w:hAnsi="Arial" w:cs="Arial"/>
        </w:rPr>
        <w:t>.</w:t>
      </w:r>
      <w:r w:rsidR="00C65455">
        <w:rPr>
          <w:rFonts w:ascii="Arial" w:hAnsi="Arial" w:cs="Arial"/>
        </w:rPr>
        <w:t xml:space="preserve"> Such procedure</w:t>
      </w:r>
      <w:r w:rsidR="00A77825">
        <w:rPr>
          <w:rFonts w:ascii="Arial" w:hAnsi="Arial" w:cs="Arial"/>
        </w:rPr>
        <w:t xml:space="preserve"> (i.e. Access</w:t>
      </w:r>
      <w:r w:rsidR="00A77825" w:rsidRPr="00A77825">
        <w:rPr>
          <w:rFonts w:ascii="Arial" w:hAnsi="Arial" w:cs="Arial"/>
        </w:rPr>
        <w:t xml:space="preserve"> </w:t>
      </w:r>
      <w:r w:rsidR="00A77825">
        <w:rPr>
          <w:rFonts w:ascii="Arial" w:hAnsi="Arial" w:cs="Arial"/>
        </w:rPr>
        <w:t>And</w:t>
      </w:r>
      <w:r w:rsidR="00A77825" w:rsidRPr="00A77825">
        <w:rPr>
          <w:rFonts w:ascii="Arial" w:hAnsi="Arial" w:cs="Arial"/>
        </w:rPr>
        <w:t xml:space="preserve"> </w:t>
      </w:r>
      <w:r w:rsidR="00A77825">
        <w:rPr>
          <w:rFonts w:ascii="Arial" w:hAnsi="Arial" w:cs="Arial"/>
        </w:rPr>
        <w:t>Mobility</w:t>
      </w:r>
      <w:r w:rsidR="00A77825" w:rsidRPr="00A77825">
        <w:rPr>
          <w:rFonts w:ascii="Arial" w:hAnsi="Arial" w:cs="Arial"/>
        </w:rPr>
        <w:t xml:space="preserve"> </w:t>
      </w:r>
      <w:r w:rsidR="00A77825">
        <w:rPr>
          <w:rFonts w:ascii="Arial" w:hAnsi="Arial" w:cs="Arial"/>
        </w:rPr>
        <w:t>Indication)</w:t>
      </w:r>
      <w:r w:rsidR="00C65455">
        <w:rPr>
          <w:rFonts w:ascii="Arial" w:hAnsi="Arial" w:cs="Arial"/>
        </w:rPr>
        <w:t xml:space="preserve"> already exist</w:t>
      </w:r>
      <w:r w:rsidR="00A77825">
        <w:rPr>
          <w:rFonts w:ascii="Arial" w:hAnsi="Arial" w:cs="Arial"/>
        </w:rPr>
        <w:t>s</w:t>
      </w:r>
      <w:r w:rsidR="00C65455">
        <w:rPr>
          <w:rFonts w:ascii="Arial" w:hAnsi="Arial" w:cs="Arial"/>
        </w:rPr>
        <w:t xml:space="preserve"> over F1, and </w:t>
      </w:r>
      <w:r w:rsidR="00A77825">
        <w:rPr>
          <w:rFonts w:ascii="Arial" w:hAnsi="Arial" w:cs="Arial"/>
        </w:rPr>
        <w:t>can be reused for LTM.</w:t>
      </w:r>
      <w:r w:rsidR="00C65455">
        <w:rPr>
          <w:rFonts w:ascii="Arial" w:hAnsi="Arial" w:cs="Arial"/>
        </w:rPr>
        <w:t xml:space="preserve"> </w:t>
      </w:r>
    </w:p>
    <w:p w14:paraId="1AC0569D" w14:textId="1E976E26" w:rsidR="00995143" w:rsidRDefault="00C65455" w:rsidP="0046317B">
      <w:pPr>
        <w:pStyle w:val="Proposal"/>
        <w:jc w:val="left"/>
        <w:rPr>
          <w:rFonts w:cs="Arial"/>
        </w:rPr>
      </w:pPr>
      <w:r>
        <w:rPr>
          <w:rFonts w:cs="Arial"/>
        </w:rPr>
        <w:t>For the purpose of LTM, t</w:t>
      </w:r>
      <w:r w:rsidR="0046317B">
        <w:rPr>
          <w:rFonts w:cs="Arial"/>
        </w:rPr>
        <w:t>he CU shall t</w:t>
      </w:r>
      <w:r w:rsidR="001B6D93" w:rsidRPr="0046317B">
        <w:rPr>
          <w:rFonts w:cs="Arial"/>
        </w:rPr>
        <w:t xml:space="preserve">ransfer </w:t>
      </w:r>
      <w:r w:rsidR="0046317B">
        <w:rPr>
          <w:rFonts w:cs="Arial"/>
        </w:rPr>
        <w:t xml:space="preserve">the </w:t>
      </w:r>
      <w:r w:rsidR="001B6D93" w:rsidRPr="0046317B">
        <w:rPr>
          <w:rFonts w:cs="Arial"/>
        </w:rPr>
        <w:t xml:space="preserve">RLF </w:t>
      </w:r>
      <w:r w:rsidR="0046317B">
        <w:rPr>
          <w:rFonts w:cs="Arial"/>
        </w:rPr>
        <w:t>R</w:t>
      </w:r>
      <w:r w:rsidR="001B6D93" w:rsidRPr="0046317B">
        <w:rPr>
          <w:rFonts w:cs="Arial"/>
        </w:rPr>
        <w:t xml:space="preserve">eport to </w:t>
      </w:r>
      <w:r w:rsidR="0046317B">
        <w:rPr>
          <w:rFonts w:cs="Arial"/>
        </w:rPr>
        <w:t xml:space="preserve">the </w:t>
      </w:r>
      <w:r w:rsidR="00B26E2C">
        <w:rPr>
          <w:rFonts w:cs="Arial"/>
        </w:rPr>
        <w:t>DU(s)</w:t>
      </w:r>
      <w:r w:rsidR="0046317B">
        <w:rPr>
          <w:rFonts w:cs="Arial"/>
        </w:rPr>
        <w:t>,</w:t>
      </w:r>
      <w:r w:rsidR="001B6D93" w:rsidRPr="0046317B">
        <w:rPr>
          <w:rFonts w:cs="Arial"/>
        </w:rPr>
        <w:t xml:space="preserve"> using existing</w:t>
      </w:r>
      <w:r w:rsidR="001B6D93">
        <w:rPr>
          <w:rFonts w:cs="Arial"/>
          <w:i/>
          <w:iCs/>
        </w:rPr>
        <w:t xml:space="preserve"> </w:t>
      </w:r>
      <w:r w:rsidR="001B6D93" w:rsidRPr="0046317B">
        <w:rPr>
          <w:rFonts w:cs="Arial"/>
        </w:rPr>
        <w:t xml:space="preserve">mechanism (F1), </w:t>
      </w:r>
      <w:r w:rsidR="0046317B">
        <w:rPr>
          <w:rFonts w:cs="Arial"/>
        </w:rPr>
        <w:t xml:space="preserve">and the </w:t>
      </w:r>
      <w:bookmarkStart w:id="27" w:name="_Hlk163474709"/>
      <w:r w:rsidR="001B6D93" w:rsidRPr="0046317B">
        <w:rPr>
          <w:rFonts w:cs="Arial"/>
        </w:rPr>
        <w:t xml:space="preserve">ACCESS AND MOBILITY INDICATION </w:t>
      </w:r>
      <w:bookmarkEnd w:id="27"/>
      <w:r w:rsidR="0046317B">
        <w:rPr>
          <w:rFonts w:cs="Arial"/>
        </w:rPr>
        <w:t>message.</w:t>
      </w:r>
    </w:p>
    <w:p w14:paraId="5B499367" w14:textId="1EB2C615" w:rsidR="004117F0" w:rsidRPr="003664F9" w:rsidRDefault="003B5946" w:rsidP="004117F0">
      <w:pPr>
        <w:pStyle w:val="Heading1"/>
      </w:pPr>
      <w:r>
        <w:t>3</w:t>
      </w:r>
      <w:r w:rsidR="004117F0" w:rsidRPr="003664F9">
        <w:tab/>
        <w:t>Conclusion</w:t>
      </w:r>
    </w:p>
    <w:p w14:paraId="30A8C769" w14:textId="51700EF8" w:rsidR="004117F0" w:rsidRPr="00736B78" w:rsidRDefault="004117F0" w:rsidP="004117F0">
      <w:pPr>
        <w:pStyle w:val="BodyText"/>
        <w:rPr>
          <w:rFonts w:ascii="Arial" w:hAnsi="Arial" w:cs="Arial"/>
          <w:b/>
          <w:bCs/>
        </w:rPr>
      </w:pPr>
      <w:bookmarkStart w:id="28" w:name="_In-sequence_SDU_delivery"/>
      <w:bookmarkEnd w:id="28"/>
      <w:r w:rsidRPr="00736B78">
        <w:rPr>
          <w:rFonts w:ascii="Arial" w:hAnsi="Arial" w:cs="Arial"/>
        </w:rPr>
        <w:t xml:space="preserve">In the previous sections we made the following </w:t>
      </w:r>
      <w:r w:rsidR="00B26E2C">
        <w:rPr>
          <w:rFonts w:ascii="Arial" w:hAnsi="Arial" w:cs="Arial"/>
        </w:rPr>
        <w:t>proposals</w:t>
      </w:r>
      <w:r w:rsidRPr="00736B78">
        <w:rPr>
          <w:rFonts w:ascii="Arial" w:hAnsi="Arial" w:cs="Arial"/>
        </w:rPr>
        <w:t>:</w:t>
      </w:r>
      <w:r w:rsidRPr="00736B78">
        <w:rPr>
          <w:rFonts w:ascii="Arial" w:hAnsi="Arial" w:cs="Arial"/>
          <w:b/>
          <w:bCs/>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56A37641" w14:textId="77777777" w:rsidR="00AB29EB" w:rsidRPr="00A96667" w:rsidRDefault="00AB29EB" w:rsidP="00AB29EB">
      <w:pPr>
        <w:pStyle w:val="Proposal"/>
        <w:numPr>
          <w:ilvl w:val="0"/>
          <w:numId w:val="61"/>
        </w:numPr>
      </w:pPr>
      <w:r w:rsidRPr="00A96667">
        <w:t>Enhance the RLF report, SHR and RA-report for LTM optimization purpose.</w:t>
      </w:r>
    </w:p>
    <w:p w14:paraId="7C91754D" w14:textId="77777777" w:rsidR="00AB29EB" w:rsidRPr="00A96667" w:rsidRDefault="00AB29EB" w:rsidP="00AB29EB">
      <w:pPr>
        <w:pStyle w:val="Proposal"/>
        <w:numPr>
          <w:ilvl w:val="0"/>
          <w:numId w:val="61"/>
        </w:numPr>
      </w:pPr>
      <w:r w:rsidRPr="00A96667">
        <w:t>Work on scenarios for the differentiation of too early LTM, too late LTM and LTM to wrong cell.</w:t>
      </w:r>
    </w:p>
    <w:p w14:paraId="44B92DCD" w14:textId="77777777" w:rsidR="00AB29EB" w:rsidRPr="00485B37" w:rsidRDefault="00AB29EB" w:rsidP="00AB29EB">
      <w:pPr>
        <w:pStyle w:val="Proposal"/>
        <w:numPr>
          <w:ilvl w:val="0"/>
          <w:numId w:val="61"/>
        </w:numPr>
      </w:pPr>
      <w:r>
        <w:t>Discuss enhancement of SHR configuration for the LTM procedure with LTM specific conditions.</w:t>
      </w:r>
    </w:p>
    <w:p w14:paraId="1A1D995F" w14:textId="77777777" w:rsidR="00AB29EB" w:rsidRPr="00AB29EB" w:rsidRDefault="00AB29EB" w:rsidP="00AB29EB">
      <w:pPr>
        <w:pStyle w:val="Proposal"/>
        <w:numPr>
          <w:ilvl w:val="0"/>
          <w:numId w:val="61"/>
        </w:numPr>
        <w:jc w:val="left"/>
        <w:rPr>
          <w:rFonts w:cs="Arial"/>
        </w:rPr>
      </w:pPr>
      <w:r w:rsidRPr="00AB29EB">
        <w:rPr>
          <w:rFonts w:eastAsia="Times New Roman" w:cs="Arial"/>
          <w:lang w:val="en-US"/>
        </w:rPr>
        <w:t>Enhance the SHR with feedback information facilitating detecting the lower layers issues when LTM is sub-optimally executed</w:t>
      </w:r>
      <w:r w:rsidRPr="00AB29EB">
        <w:rPr>
          <w:rFonts w:cs="Arial"/>
        </w:rPr>
        <w:t>.</w:t>
      </w:r>
    </w:p>
    <w:p w14:paraId="0A8D705E" w14:textId="77777777" w:rsidR="00AB29EB" w:rsidRPr="00AB29EB" w:rsidRDefault="00AB29EB" w:rsidP="00AB29EB">
      <w:pPr>
        <w:pStyle w:val="Proposal"/>
        <w:numPr>
          <w:ilvl w:val="0"/>
          <w:numId w:val="61"/>
        </w:numPr>
        <w:rPr>
          <w:rFonts w:cs="Arial"/>
        </w:rPr>
      </w:pPr>
      <w:r w:rsidRPr="00AB29EB">
        <w:rPr>
          <w:rFonts w:cs="Arial"/>
        </w:rPr>
        <w:t>DU is in charge of optimisations related to LTM trigger (i.e. sending the MAC CE command).</w:t>
      </w:r>
    </w:p>
    <w:p w14:paraId="0B81E217" w14:textId="77777777" w:rsidR="00AB29EB" w:rsidRPr="00AB29EB" w:rsidRDefault="00AB29EB" w:rsidP="00AB29EB">
      <w:pPr>
        <w:pStyle w:val="Proposal"/>
        <w:numPr>
          <w:ilvl w:val="0"/>
          <w:numId w:val="61"/>
        </w:numPr>
        <w:rPr>
          <w:rFonts w:cs="Arial"/>
        </w:rPr>
      </w:pPr>
      <w:r w:rsidRPr="00AB29EB">
        <w:rPr>
          <w:rFonts w:cs="Arial"/>
        </w:rPr>
        <w:t>CU is in charge of optimisations related to LTM candidate cells selection.</w:t>
      </w:r>
    </w:p>
    <w:p w14:paraId="7FE32808" w14:textId="77777777" w:rsidR="00AB29EB" w:rsidRPr="00AB29EB" w:rsidRDefault="00AB29EB" w:rsidP="00AB29EB">
      <w:pPr>
        <w:pStyle w:val="Proposal"/>
        <w:numPr>
          <w:ilvl w:val="0"/>
          <w:numId w:val="61"/>
        </w:numPr>
        <w:jc w:val="left"/>
        <w:rPr>
          <w:rFonts w:cs="Arial"/>
        </w:rPr>
      </w:pPr>
      <w:r w:rsidRPr="00AB29EB">
        <w:rPr>
          <w:rFonts w:cs="Arial"/>
        </w:rPr>
        <w:t>For the purpose of LTM, the CU shall transfer the RLF Report to the DU(s), using existing</w:t>
      </w:r>
      <w:r w:rsidRPr="00AB29EB">
        <w:rPr>
          <w:rFonts w:cs="Arial"/>
          <w:i/>
          <w:iCs/>
        </w:rPr>
        <w:t xml:space="preserve"> </w:t>
      </w:r>
      <w:r w:rsidRPr="00AB29EB">
        <w:rPr>
          <w:rFonts w:cs="Arial"/>
        </w:rPr>
        <w:t>mechanism (F1), and the ACCESS AND MOBILITY INDICATION message.</w:t>
      </w:r>
    </w:p>
    <w:p w14:paraId="79C7167E" w14:textId="77777777" w:rsidR="00C4096B" w:rsidRDefault="00C4096B">
      <w:pPr>
        <w:overflowPunct/>
        <w:autoSpaceDE/>
        <w:autoSpaceDN/>
        <w:adjustRightInd/>
        <w:spacing w:after="0"/>
        <w:textAlignment w:val="auto"/>
        <w:rPr>
          <w:rFonts w:eastAsia="MS Mincho"/>
        </w:rPr>
      </w:pPr>
    </w:p>
    <w:sectPr w:rsidR="00C4096B" w:rsidSect="001034E1">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EC4A0" w14:textId="77777777" w:rsidR="00004183" w:rsidRPr="007B4B4C" w:rsidRDefault="00004183">
      <w:pPr>
        <w:spacing w:after="0"/>
      </w:pPr>
      <w:r w:rsidRPr="007B4B4C">
        <w:separator/>
      </w:r>
    </w:p>
  </w:endnote>
  <w:endnote w:type="continuationSeparator" w:id="0">
    <w:p w14:paraId="202FF494" w14:textId="77777777" w:rsidR="00004183" w:rsidRPr="007B4B4C" w:rsidRDefault="00004183">
      <w:pPr>
        <w:spacing w:after="0"/>
      </w:pPr>
      <w:r w:rsidRPr="007B4B4C">
        <w:continuationSeparator/>
      </w:r>
    </w:p>
  </w:endnote>
  <w:endnote w:type="continuationNotice" w:id="1">
    <w:p w14:paraId="613C7BCB" w14:textId="77777777" w:rsidR="00004183" w:rsidRPr="007B4B4C" w:rsidRDefault="00004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0644" w14:textId="77777777" w:rsidR="00004183" w:rsidRPr="007B4B4C" w:rsidRDefault="00004183">
      <w:pPr>
        <w:spacing w:after="0"/>
      </w:pPr>
      <w:r w:rsidRPr="007B4B4C">
        <w:separator/>
      </w:r>
    </w:p>
  </w:footnote>
  <w:footnote w:type="continuationSeparator" w:id="0">
    <w:p w14:paraId="2E163F76" w14:textId="77777777" w:rsidR="00004183" w:rsidRPr="007B4B4C" w:rsidRDefault="00004183">
      <w:pPr>
        <w:spacing w:after="0"/>
      </w:pPr>
      <w:r w:rsidRPr="007B4B4C">
        <w:continuationSeparator/>
      </w:r>
    </w:p>
  </w:footnote>
  <w:footnote w:type="continuationNotice" w:id="1">
    <w:p w14:paraId="1AC5CC4A" w14:textId="77777777" w:rsidR="00004183" w:rsidRPr="007B4B4C" w:rsidRDefault="00004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hybridMultilevel"/>
    <w:tmpl w:val="CCD2418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3E4BD2"/>
    <w:multiLevelType w:val="hybridMultilevel"/>
    <w:tmpl w:val="A2426580"/>
    <w:lvl w:ilvl="0" w:tplc="B02E7090">
      <w:start w:val="9"/>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2"/>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4"/>
  </w:num>
  <w:num w:numId="18" w16cid:durableId="1674911730">
    <w:abstractNumId w:val="13"/>
  </w:num>
  <w:num w:numId="19" w16cid:durableId="1046639535">
    <w:abstractNumId w:val="52"/>
  </w:num>
  <w:num w:numId="20" w16cid:durableId="236787153">
    <w:abstractNumId w:val="19"/>
  </w:num>
  <w:num w:numId="21" w16cid:durableId="701511839">
    <w:abstractNumId w:val="8"/>
  </w:num>
  <w:num w:numId="22" w16cid:durableId="1059205307">
    <w:abstractNumId w:val="47"/>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4"/>
  </w:num>
  <w:num w:numId="28" w16cid:durableId="532310444">
    <w:abstractNumId w:val="51"/>
  </w:num>
  <w:num w:numId="29" w16cid:durableId="1322123802">
    <w:abstractNumId w:val="23"/>
  </w:num>
  <w:num w:numId="30" w16cid:durableId="1236205740">
    <w:abstractNumId w:val="36"/>
  </w:num>
  <w:num w:numId="31" w16cid:durableId="122846346">
    <w:abstractNumId w:val="16"/>
  </w:num>
  <w:num w:numId="32" w16cid:durableId="359010974">
    <w:abstractNumId w:val="35"/>
  </w:num>
  <w:num w:numId="33" w16cid:durableId="1018964611">
    <w:abstractNumId w:val="15"/>
  </w:num>
  <w:num w:numId="34" w16cid:durableId="1886022345">
    <w:abstractNumId w:val="45"/>
  </w:num>
  <w:num w:numId="35" w16cid:durableId="1210261777">
    <w:abstractNumId w:val="53"/>
  </w:num>
  <w:num w:numId="36" w16cid:durableId="439375767">
    <w:abstractNumId w:val="29"/>
  </w:num>
  <w:num w:numId="37" w16cid:durableId="926573521">
    <w:abstractNumId w:val="50"/>
  </w:num>
  <w:num w:numId="38" w16cid:durableId="1259410486">
    <w:abstractNumId w:val="54"/>
  </w:num>
  <w:num w:numId="39" w16cid:durableId="1347950033">
    <w:abstractNumId w:val="11"/>
  </w:num>
  <w:num w:numId="40" w16cid:durableId="802313053">
    <w:abstractNumId w:val="40"/>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9"/>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8"/>
  </w:num>
  <w:num w:numId="53" w16cid:durableId="821581443">
    <w:abstractNumId w:val="33"/>
  </w:num>
  <w:num w:numId="54" w16cid:durableId="702096145">
    <w:abstractNumId w:val="25"/>
  </w:num>
  <w:num w:numId="55" w16cid:durableId="61759143">
    <w:abstractNumId w:val="38"/>
  </w:num>
  <w:num w:numId="56" w16cid:durableId="1687368610">
    <w:abstractNumId w:val="39"/>
  </w:num>
  <w:num w:numId="57" w16cid:durableId="1700155198">
    <w:abstractNumId w:val="38"/>
  </w:num>
  <w:num w:numId="58" w16cid:durableId="491262628">
    <w:abstractNumId w:val="38"/>
  </w:num>
  <w:num w:numId="59" w16cid:durableId="868223916">
    <w:abstractNumId w:val="41"/>
  </w:num>
  <w:num w:numId="60" w16cid:durableId="1266814257">
    <w:abstractNumId w:val="46"/>
  </w:num>
  <w:num w:numId="61" w16cid:durableId="149829485">
    <w:abstractNumId w:val="25"/>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83"/>
    <w:rsid w:val="00004679"/>
    <w:rsid w:val="000047A9"/>
    <w:rsid w:val="00004CCB"/>
    <w:rsid w:val="00004D24"/>
    <w:rsid w:val="00004D3B"/>
    <w:rsid w:val="00004F57"/>
    <w:rsid w:val="0000567F"/>
    <w:rsid w:val="000056EE"/>
    <w:rsid w:val="00005AEA"/>
    <w:rsid w:val="00005CD0"/>
    <w:rsid w:val="000062D8"/>
    <w:rsid w:val="0000665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CB"/>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0F5"/>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D4"/>
    <w:rsid w:val="000514F7"/>
    <w:rsid w:val="000517E2"/>
    <w:rsid w:val="000517F2"/>
    <w:rsid w:val="00051834"/>
    <w:rsid w:val="00051958"/>
    <w:rsid w:val="00051AC9"/>
    <w:rsid w:val="00051CAC"/>
    <w:rsid w:val="00052291"/>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E6"/>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E9A"/>
    <w:rsid w:val="00087FD9"/>
    <w:rsid w:val="000900E9"/>
    <w:rsid w:val="0009041B"/>
    <w:rsid w:val="000906C9"/>
    <w:rsid w:val="00090708"/>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2D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F"/>
    <w:rsid w:val="000B5080"/>
    <w:rsid w:val="000B51AC"/>
    <w:rsid w:val="000B52FD"/>
    <w:rsid w:val="000B5E59"/>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8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D9"/>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1FD1"/>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65"/>
    <w:rsid w:val="001018E9"/>
    <w:rsid w:val="00101E4C"/>
    <w:rsid w:val="001022F4"/>
    <w:rsid w:val="001025FB"/>
    <w:rsid w:val="00102727"/>
    <w:rsid w:val="001027CB"/>
    <w:rsid w:val="00102905"/>
    <w:rsid w:val="00103451"/>
    <w:rsid w:val="00103455"/>
    <w:rsid w:val="001034AE"/>
    <w:rsid w:val="001034E1"/>
    <w:rsid w:val="00103896"/>
    <w:rsid w:val="00103DE8"/>
    <w:rsid w:val="00103EED"/>
    <w:rsid w:val="0010457E"/>
    <w:rsid w:val="001048B2"/>
    <w:rsid w:val="00104B3F"/>
    <w:rsid w:val="00104E9F"/>
    <w:rsid w:val="001050BC"/>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11"/>
    <w:rsid w:val="0011358A"/>
    <w:rsid w:val="00113CDA"/>
    <w:rsid w:val="00113FED"/>
    <w:rsid w:val="001141A5"/>
    <w:rsid w:val="001141C4"/>
    <w:rsid w:val="0011494A"/>
    <w:rsid w:val="00114950"/>
    <w:rsid w:val="00114CB9"/>
    <w:rsid w:val="00114E60"/>
    <w:rsid w:val="00114E83"/>
    <w:rsid w:val="001151D7"/>
    <w:rsid w:val="00115BF0"/>
    <w:rsid w:val="00115D23"/>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CFB"/>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A7D"/>
    <w:rsid w:val="00171E5C"/>
    <w:rsid w:val="0017234E"/>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3E7"/>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0B7"/>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B1"/>
    <w:rsid w:val="001A26F8"/>
    <w:rsid w:val="001A337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93"/>
    <w:rsid w:val="001B6DA5"/>
    <w:rsid w:val="001B6E3F"/>
    <w:rsid w:val="001B7081"/>
    <w:rsid w:val="001B7262"/>
    <w:rsid w:val="001B782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8"/>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848"/>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4FE"/>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B7B"/>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337"/>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16"/>
    <w:rsid w:val="00204A0D"/>
    <w:rsid w:val="00204F24"/>
    <w:rsid w:val="00205831"/>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D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D1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E91"/>
    <w:rsid w:val="00247F5B"/>
    <w:rsid w:val="00250632"/>
    <w:rsid w:val="002515B1"/>
    <w:rsid w:val="00251D93"/>
    <w:rsid w:val="002523B0"/>
    <w:rsid w:val="002527AD"/>
    <w:rsid w:val="0025298A"/>
    <w:rsid w:val="00252A4C"/>
    <w:rsid w:val="00252A82"/>
    <w:rsid w:val="00252E18"/>
    <w:rsid w:val="002532D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8C"/>
    <w:rsid w:val="00262741"/>
    <w:rsid w:val="002629BE"/>
    <w:rsid w:val="00262A29"/>
    <w:rsid w:val="00262B4A"/>
    <w:rsid w:val="00262F54"/>
    <w:rsid w:val="00263157"/>
    <w:rsid w:val="002633A7"/>
    <w:rsid w:val="00263C95"/>
    <w:rsid w:val="002640DD"/>
    <w:rsid w:val="0026474C"/>
    <w:rsid w:val="00264885"/>
    <w:rsid w:val="00264D4C"/>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551"/>
    <w:rsid w:val="00287A05"/>
    <w:rsid w:val="00287CE6"/>
    <w:rsid w:val="00287F57"/>
    <w:rsid w:val="002901D3"/>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7CE"/>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A62"/>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3DA"/>
    <w:rsid w:val="002E071B"/>
    <w:rsid w:val="002E0846"/>
    <w:rsid w:val="002E0AD7"/>
    <w:rsid w:val="002E0E79"/>
    <w:rsid w:val="002E0E90"/>
    <w:rsid w:val="002E10C4"/>
    <w:rsid w:val="002E1179"/>
    <w:rsid w:val="002E1A05"/>
    <w:rsid w:val="002E25A2"/>
    <w:rsid w:val="002E282B"/>
    <w:rsid w:val="002E2D55"/>
    <w:rsid w:val="002E2F2C"/>
    <w:rsid w:val="002E309C"/>
    <w:rsid w:val="002E3130"/>
    <w:rsid w:val="002E31BC"/>
    <w:rsid w:val="002E35E1"/>
    <w:rsid w:val="002E36F4"/>
    <w:rsid w:val="002E3715"/>
    <w:rsid w:val="002E3A0A"/>
    <w:rsid w:val="002E3A1D"/>
    <w:rsid w:val="002E3B46"/>
    <w:rsid w:val="002E3CD0"/>
    <w:rsid w:val="002E3D14"/>
    <w:rsid w:val="002E3EAD"/>
    <w:rsid w:val="002E4146"/>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F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1005E"/>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DE3"/>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D0E"/>
    <w:rsid w:val="00331883"/>
    <w:rsid w:val="00331BBB"/>
    <w:rsid w:val="00332131"/>
    <w:rsid w:val="003321BB"/>
    <w:rsid w:val="00332232"/>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C59"/>
    <w:rsid w:val="003511E5"/>
    <w:rsid w:val="00351E96"/>
    <w:rsid w:val="00351F19"/>
    <w:rsid w:val="00351F24"/>
    <w:rsid w:val="003520FB"/>
    <w:rsid w:val="00352401"/>
    <w:rsid w:val="00352648"/>
    <w:rsid w:val="003528EC"/>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753"/>
    <w:rsid w:val="00364AA8"/>
    <w:rsid w:val="00365015"/>
    <w:rsid w:val="0036537C"/>
    <w:rsid w:val="0036562E"/>
    <w:rsid w:val="00365995"/>
    <w:rsid w:val="00366064"/>
    <w:rsid w:val="00366253"/>
    <w:rsid w:val="00366AFB"/>
    <w:rsid w:val="00366BDE"/>
    <w:rsid w:val="00366CC2"/>
    <w:rsid w:val="003674D6"/>
    <w:rsid w:val="0036751E"/>
    <w:rsid w:val="0036759A"/>
    <w:rsid w:val="00367C1C"/>
    <w:rsid w:val="00367DE0"/>
    <w:rsid w:val="00370241"/>
    <w:rsid w:val="00370656"/>
    <w:rsid w:val="00370753"/>
    <w:rsid w:val="00370A35"/>
    <w:rsid w:val="00370B66"/>
    <w:rsid w:val="00370F21"/>
    <w:rsid w:val="003712D7"/>
    <w:rsid w:val="00371305"/>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E4"/>
    <w:rsid w:val="003817FC"/>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95"/>
    <w:rsid w:val="003911B4"/>
    <w:rsid w:val="003913D3"/>
    <w:rsid w:val="00391656"/>
    <w:rsid w:val="00391778"/>
    <w:rsid w:val="00391C98"/>
    <w:rsid w:val="00391D89"/>
    <w:rsid w:val="00392320"/>
    <w:rsid w:val="0039254A"/>
    <w:rsid w:val="00392CDF"/>
    <w:rsid w:val="003932D3"/>
    <w:rsid w:val="00393752"/>
    <w:rsid w:val="00393D31"/>
    <w:rsid w:val="00393D56"/>
    <w:rsid w:val="00393DB8"/>
    <w:rsid w:val="00394026"/>
    <w:rsid w:val="00394282"/>
    <w:rsid w:val="00394471"/>
    <w:rsid w:val="00394AFA"/>
    <w:rsid w:val="00394FCA"/>
    <w:rsid w:val="003955CD"/>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6D7"/>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0B"/>
    <w:rsid w:val="003B1C13"/>
    <w:rsid w:val="003B297A"/>
    <w:rsid w:val="003B2D93"/>
    <w:rsid w:val="003B2E10"/>
    <w:rsid w:val="003B3236"/>
    <w:rsid w:val="003B32F9"/>
    <w:rsid w:val="003B3333"/>
    <w:rsid w:val="003B35E6"/>
    <w:rsid w:val="003B3BA5"/>
    <w:rsid w:val="003B3C80"/>
    <w:rsid w:val="003B3DEF"/>
    <w:rsid w:val="003B3F65"/>
    <w:rsid w:val="003B4564"/>
    <w:rsid w:val="003B4775"/>
    <w:rsid w:val="003B47A0"/>
    <w:rsid w:val="003B4A92"/>
    <w:rsid w:val="003B5946"/>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A3F"/>
    <w:rsid w:val="003D2E3C"/>
    <w:rsid w:val="003D2F09"/>
    <w:rsid w:val="003D3390"/>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42C"/>
    <w:rsid w:val="003E0A53"/>
    <w:rsid w:val="003E108D"/>
    <w:rsid w:val="003E11D3"/>
    <w:rsid w:val="003E12A1"/>
    <w:rsid w:val="003E1312"/>
    <w:rsid w:val="003E1563"/>
    <w:rsid w:val="003E1A36"/>
    <w:rsid w:val="003E1D6A"/>
    <w:rsid w:val="003E1DA6"/>
    <w:rsid w:val="003E2228"/>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8AC"/>
    <w:rsid w:val="0040096E"/>
    <w:rsid w:val="00400A81"/>
    <w:rsid w:val="00400B6A"/>
    <w:rsid w:val="00400FD7"/>
    <w:rsid w:val="00401698"/>
    <w:rsid w:val="0040198E"/>
    <w:rsid w:val="00401DAE"/>
    <w:rsid w:val="0040224D"/>
    <w:rsid w:val="0040245F"/>
    <w:rsid w:val="0040269B"/>
    <w:rsid w:val="004028A5"/>
    <w:rsid w:val="00402CD1"/>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2B1"/>
    <w:rsid w:val="004072E7"/>
    <w:rsid w:val="00407F1E"/>
    <w:rsid w:val="00410371"/>
    <w:rsid w:val="00410C15"/>
    <w:rsid w:val="00410C20"/>
    <w:rsid w:val="00411091"/>
    <w:rsid w:val="004117F0"/>
    <w:rsid w:val="00411920"/>
    <w:rsid w:val="00411C2B"/>
    <w:rsid w:val="00411C38"/>
    <w:rsid w:val="00412444"/>
    <w:rsid w:val="004126F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C06"/>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5C7"/>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3A"/>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01E"/>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17B"/>
    <w:rsid w:val="00463370"/>
    <w:rsid w:val="00463575"/>
    <w:rsid w:val="0046366C"/>
    <w:rsid w:val="00464090"/>
    <w:rsid w:val="00464863"/>
    <w:rsid w:val="0046497D"/>
    <w:rsid w:val="00464BB3"/>
    <w:rsid w:val="00465CAC"/>
    <w:rsid w:val="00465F2B"/>
    <w:rsid w:val="004660EE"/>
    <w:rsid w:val="00466292"/>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06"/>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C9F"/>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4F29"/>
    <w:rsid w:val="004A5294"/>
    <w:rsid w:val="004A536A"/>
    <w:rsid w:val="004A5654"/>
    <w:rsid w:val="004A5C7C"/>
    <w:rsid w:val="004A5D49"/>
    <w:rsid w:val="004A5E25"/>
    <w:rsid w:val="004A60DA"/>
    <w:rsid w:val="004A6670"/>
    <w:rsid w:val="004A6B4F"/>
    <w:rsid w:val="004A7206"/>
    <w:rsid w:val="004A74F6"/>
    <w:rsid w:val="004A755F"/>
    <w:rsid w:val="004A760D"/>
    <w:rsid w:val="004A76DE"/>
    <w:rsid w:val="004A76EE"/>
    <w:rsid w:val="004A772D"/>
    <w:rsid w:val="004A773C"/>
    <w:rsid w:val="004A77CA"/>
    <w:rsid w:val="004B0051"/>
    <w:rsid w:val="004B0132"/>
    <w:rsid w:val="004B0591"/>
    <w:rsid w:val="004B0634"/>
    <w:rsid w:val="004B08D5"/>
    <w:rsid w:val="004B0D5F"/>
    <w:rsid w:val="004B0FA9"/>
    <w:rsid w:val="004B13F7"/>
    <w:rsid w:val="004B13F8"/>
    <w:rsid w:val="004B165F"/>
    <w:rsid w:val="004B17B8"/>
    <w:rsid w:val="004B2137"/>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FA5"/>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BC"/>
    <w:rsid w:val="004C51AF"/>
    <w:rsid w:val="004C52D1"/>
    <w:rsid w:val="004C5CEF"/>
    <w:rsid w:val="004C6627"/>
    <w:rsid w:val="004C6C78"/>
    <w:rsid w:val="004C6D62"/>
    <w:rsid w:val="004C7060"/>
    <w:rsid w:val="004C72E9"/>
    <w:rsid w:val="004C7C53"/>
    <w:rsid w:val="004C7C72"/>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F4B"/>
    <w:rsid w:val="004D31F8"/>
    <w:rsid w:val="004D325C"/>
    <w:rsid w:val="004D32AA"/>
    <w:rsid w:val="004D34F2"/>
    <w:rsid w:val="004D3578"/>
    <w:rsid w:val="004D393F"/>
    <w:rsid w:val="004D3F9B"/>
    <w:rsid w:val="004D41ED"/>
    <w:rsid w:val="004D452C"/>
    <w:rsid w:val="004D4E33"/>
    <w:rsid w:val="004D4EFA"/>
    <w:rsid w:val="004D52B0"/>
    <w:rsid w:val="004D547F"/>
    <w:rsid w:val="004D5609"/>
    <w:rsid w:val="004D5912"/>
    <w:rsid w:val="004D5A47"/>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BA2"/>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19C"/>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AAF"/>
    <w:rsid w:val="00532F41"/>
    <w:rsid w:val="00532FD4"/>
    <w:rsid w:val="00533204"/>
    <w:rsid w:val="005337F6"/>
    <w:rsid w:val="00533821"/>
    <w:rsid w:val="00533A09"/>
    <w:rsid w:val="00533A24"/>
    <w:rsid w:val="0053476B"/>
    <w:rsid w:val="005347CF"/>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2F8"/>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C5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B1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0"/>
    <w:rsid w:val="00584776"/>
    <w:rsid w:val="00584BD0"/>
    <w:rsid w:val="00584CE6"/>
    <w:rsid w:val="00585667"/>
    <w:rsid w:val="00585761"/>
    <w:rsid w:val="00585C59"/>
    <w:rsid w:val="00585F03"/>
    <w:rsid w:val="0058647A"/>
    <w:rsid w:val="00586BD5"/>
    <w:rsid w:val="00587021"/>
    <w:rsid w:val="00587066"/>
    <w:rsid w:val="0058710F"/>
    <w:rsid w:val="00587309"/>
    <w:rsid w:val="00587310"/>
    <w:rsid w:val="0058751A"/>
    <w:rsid w:val="00587919"/>
    <w:rsid w:val="00587A9A"/>
    <w:rsid w:val="00587D44"/>
    <w:rsid w:val="00587D92"/>
    <w:rsid w:val="00587ED4"/>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269"/>
    <w:rsid w:val="005B2805"/>
    <w:rsid w:val="005B2868"/>
    <w:rsid w:val="005B2F9B"/>
    <w:rsid w:val="005B3090"/>
    <w:rsid w:val="005B31C7"/>
    <w:rsid w:val="005B3452"/>
    <w:rsid w:val="005B3738"/>
    <w:rsid w:val="005B40F3"/>
    <w:rsid w:val="005B44AA"/>
    <w:rsid w:val="005B453F"/>
    <w:rsid w:val="005B459C"/>
    <w:rsid w:val="005B4760"/>
    <w:rsid w:val="005B5912"/>
    <w:rsid w:val="005B5C3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2F2F"/>
    <w:rsid w:val="005C3527"/>
    <w:rsid w:val="005C3DEF"/>
    <w:rsid w:val="005C454E"/>
    <w:rsid w:val="005C4625"/>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1FCB"/>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767"/>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DF"/>
    <w:rsid w:val="0061705B"/>
    <w:rsid w:val="006171DA"/>
    <w:rsid w:val="00617242"/>
    <w:rsid w:val="006175BF"/>
    <w:rsid w:val="00617735"/>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23"/>
    <w:rsid w:val="006257ED"/>
    <w:rsid w:val="00625BC0"/>
    <w:rsid w:val="00625CF6"/>
    <w:rsid w:val="00626163"/>
    <w:rsid w:val="006267E2"/>
    <w:rsid w:val="00626840"/>
    <w:rsid w:val="006269C7"/>
    <w:rsid w:val="00626C51"/>
    <w:rsid w:val="00627125"/>
    <w:rsid w:val="00627366"/>
    <w:rsid w:val="0062772A"/>
    <w:rsid w:val="00627908"/>
    <w:rsid w:val="00627C5C"/>
    <w:rsid w:val="00627E02"/>
    <w:rsid w:val="00630657"/>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414"/>
    <w:rsid w:val="00634867"/>
    <w:rsid w:val="00634981"/>
    <w:rsid w:val="00634C4A"/>
    <w:rsid w:val="00634EC2"/>
    <w:rsid w:val="00635489"/>
    <w:rsid w:val="006359DB"/>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A6"/>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6E6"/>
    <w:rsid w:val="00646939"/>
    <w:rsid w:val="0064695D"/>
    <w:rsid w:val="00646D7B"/>
    <w:rsid w:val="00647336"/>
    <w:rsid w:val="006474A2"/>
    <w:rsid w:val="006474A9"/>
    <w:rsid w:val="00647E96"/>
    <w:rsid w:val="006508B8"/>
    <w:rsid w:val="006509C0"/>
    <w:rsid w:val="00650A04"/>
    <w:rsid w:val="00650F4C"/>
    <w:rsid w:val="00650FCF"/>
    <w:rsid w:val="00651191"/>
    <w:rsid w:val="006511A2"/>
    <w:rsid w:val="00651368"/>
    <w:rsid w:val="00651560"/>
    <w:rsid w:val="0065163B"/>
    <w:rsid w:val="006516AF"/>
    <w:rsid w:val="006519D7"/>
    <w:rsid w:val="00651E65"/>
    <w:rsid w:val="00651E87"/>
    <w:rsid w:val="00651EAF"/>
    <w:rsid w:val="006525F4"/>
    <w:rsid w:val="0065260A"/>
    <w:rsid w:val="006529E5"/>
    <w:rsid w:val="0065336B"/>
    <w:rsid w:val="0065338C"/>
    <w:rsid w:val="006535B0"/>
    <w:rsid w:val="00653638"/>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234"/>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7C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18"/>
    <w:rsid w:val="00692225"/>
    <w:rsid w:val="00692390"/>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19"/>
    <w:rsid w:val="006A5A1C"/>
    <w:rsid w:val="006A5D5D"/>
    <w:rsid w:val="006A5DCC"/>
    <w:rsid w:val="006A6032"/>
    <w:rsid w:val="006A6205"/>
    <w:rsid w:val="006A6830"/>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DD"/>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29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C89"/>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24"/>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4A"/>
    <w:rsid w:val="007A0A5C"/>
    <w:rsid w:val="007A0DE5"/>
    <w:rsid w:val="007A0F9E"/>
    <w:rsid w:val="007A1323"/>
    <w:rsid w:val="007A17BA"/>
    <w:rsid w:val="007A1D08"/>
    <w:rsid w:val="007A1F16"/>
    <w:rsid w:val="007A209B"/>
    <w:rsid w:val="007A22B6"/>
    <w:rsid w:val="007A242C"/>
    <w:rsid w:val="007A28B4"/>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CFC"/>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6A"/>
    <w:rsid w:val="007C66C2"/>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551"/>
    <w:rsid w:val="007D2859"/>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052"/>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8B7"/>
    <w:rsid w:val="007F1A15"/>
    <w:rsid w:val="007F1AF7"/>
    <w:rsid w:val="007F1E8B"/>
    <w:rsid w:val="007F2052"/>
    <w:rsid w:val="007F283E"/>
    <w:rsid w:val="007F29E9"/>
    <w:rsid w:val="007F2C27"/>
    <w:rsid w:val="007F2D08"/>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5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00C"/>
    <w:rsid w:val="008315D0"/>
    <w:rsid w:val="0083165C"/>
    <w:rsid w:val="00831DAC"/>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3537"/>
    <w:rsid w:val="00843656"/>
    <w:rsid w:val="00843B26"/>
    <w:rsid w:val="00843E55"/>
    <w:rsid w:val="0084447A"/>
    <w:rsid w:val="008446E0"/>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2E"/>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121"/>
    <w:rsid w:val="008562C2"/>
    <w:rsid w:val="00856319"/>
    <w:rsid w:val="0085671C"/>
    <w:rsid w:val="00856825"/>
    <w:rsid w:val="00856826"/>
    <w:rsid w:val="008568C0"/>
    <w:rsid w:val="0085691F"/>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1AB"/>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08"/>
    <w:rsid w:val="0089111B"/>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1D"/>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52C"/>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668"/>
    <w:rsid w:val="008A3988"/>
    <w:rsid w:val="008A42EB"/>
    <w:rsid w:val="008A4309"/>
    <w:rsid w:val="008A43F6"/>
    <w:rsid w:val="008A4482"/>
    <w:rsid w:val="008A45A6"/>
    <w:rsid w:val="008A481B"/>
    <w:rsid w:val="008A4A00"/>
    <w:rsid w:val="008A4B4A"/>
    <w:rsid w:val="008A4D0A"/>
    <w:rsid w:val="008A4ECE"/>
    <w:rsid w:val="008A5266"/>
    <w:rsid w:val="008A54BE"/>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B39"/>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6E0"/>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D03"/>
    <w:rsid w:val="008F0DD4"/>
    <w:rsid w:val="008F11C5"/>
    <w:rsid w:val="008F15B3"/>
    <w:rsid w:val="008F17A9"/>
    <w:rsid w:val="008F1816"/>
    <w:rsid w:val="008F1830"/>
    <w:rsid w:val="008F29E5"/>
    <w:rsid w:val="008F2C3F"/>
    <w:rsid w:val="008F2DEA"/>
    <w:rsid w:val="008F3062"/>
    <w:rsid w:val="008F33EC"/>
    <w:rsid w:val="008F34FB"/>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7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5C6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5E9"/>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A0"/>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E28"/>
    <w:rsid w:val="009423B4"/>
    <w:rsid w:val="00942577"/>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2B"/>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447"/>
    <w:rsid w:val="00974BE5"/>
    <w:rsid w:val="0097507C"/>
    <w:rsid w:val="00975108"/>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B8"/>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143"/>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7BC"/>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E6"/>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912"/>
    <w:rsid w:val="009C297E"/>
    <w:rsid w:val="009C2FE8"/>
    <w:rsid w:val="009C3001"/>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F04"/>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6D1"/>
    <w:rsid w:val="009E47E5"/>
    <w:rsid w:val="009E4AA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00B"/>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DC"/>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3FF"/>
    <w:rsid w:val="00A254B2"/>
    <w:rsid w:val="00A2560E"/>
    <w:rsid w:val="00A256FE"/>
    <w:rsid w:val="00A25B46"/>
    <w:rsid w:val="00A26868"/>
    <w:rsid w:val="00A2692B"/>
    <w:rsid w:val="00A26C0D"/>
    <w:rsid w:val="00A27028"/>
    <w:rsid w:val="00A277DA"/>
    <w:rsid w:val="00A278CD"/>
    <w:rsid w:val="00A27BF6"/>
    <w:rsid w:val="00A27D3C"/>
    <w:rsid w:val="00A27D43"/>
    <w:rsid w:val="00A27DAE"/>
    <w:rsid w:val="00A27E28"/>
    <w:rsid w:val="00A27E96"/>
    <w:rsid w:val="00A27F82"/>
    <w:rsid w:val="00A3063E"/>
    <w:rsid w:val="00A309F6"/>
    <w:rsid w:val="00A30CC4"/>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6ED"/>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825"/>
    <w:rsid w:val="00A77A70"/>
    <w:rsid w:val="00A77B5F"/>
    <w:rsid w:val="00A77C70"/>
    <w:rsid w:val="00A77CE1"/>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100"/>
    <w:rsid w:val="00A846CC"/>
    <w:rsid w:val="00A84ABA"/>
    <w:rsid w:val="00A84E81"/>
    <w:rsid w:val="00A84F94"/>
    <w:rsid w:val="00A8542C"/>
    <w:rsid w:val="00A856E3"/>
    <w:rsid w:val="00A859F2"/>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667"/>
    <w:rsid w:val="00A967BF"/>
    <w:rsid w:val="00A967C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2F6D"/>
    <w:rsid w:val="00AA3C01"/>
    <w:rsid w:val="00AA4162"/>
    <w:rsid w:val="00AA45D5"/>
    <w:rsid w:val="00AA485D"/>
    <w:rsid w:val="00AA4C25"/>
    <w:rsid w:val="00AA4E8E"/>
    <w:rsid w:val="00AA4F33"/>
    <w:rsid w:val="00AA50B4"/>
    <w:rsid w:val="00AA5130"/>
    <w:rsid w:val="00AA522A"/>
    <w:rsid w:val="00AA585F"/>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9E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AE9"/>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6F5F"/>
    <w:rsid w:val="00AC74CA"/>
    <w:rsid w:val="00AC79E9"/>
    <w:rsid w:val="00AC7AC5"/>
    <w:rsid w:val="00AC7DD8"/>
    <w:rsid w:val="00AC7FC4"/>
    <w:rsid w:val="00AD0B29"/>
    <w:rsid w:val="00AD1CD8"/>
    <w:rsid w:val="00AD213E"/>
    <w:rsid w:val="00AD26FD"/>
    <w:rsid w:val="00AD2800"/>
    <w:rsid w:val="00AD2AEC"/>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F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1FD"/>
    <w:rsid w:val="00B13225"/>
    <w:rsid w:val="00B137E6"/>
    <w:rsid w:val="00B14AA9"/>
    <w:rsid w:val="00B14D54"/>
    <w:rsid w:val="00B14E3D"/>
    <w:rsid w:val="00B1531E"/>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80"/>
    <w:rsid w:val="00B228CC"/>
    <w:rsid w:val="00B22D53"/>
    <w:rsid w:val="00B22F00"/>
    <w:rsid w:val="00B22F21"/>
    <w:rsid w:val="00B231E6"/>
    <w:rsid w:val="00B23ABF"/>
    <w:rsid w:val="00B23BDE"/>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6E2C"/>
    <w:rsid w:val="00B275C0"/>
    <w:rsid w:val="00B275FB"/>
    <w:rsid w:val="00B27901"/>
    <w:rsid w:val="00B27A76"/>
    <w:rsid w:val="00B27BAF"/>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66"/>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88"/>
    <w:rsid w:val="00B41FCD"/>
    <w:rsid w:val="00B423E0"/>
    <w:rsid w:val="00B425D1"/>
    <w:rsid w:val="00B42C52"/>
    <w:rsid w:val="00B43D13"/>
    <w:rsid w:val="00B43D79"/>
    <w:rsid w:val="00B43E87"/>
    <w:rsid w:val="00B44227"/>
    <w:rsid w:val="00B4448A"/>
    <w:rsid w:val="00B4455E"/>
    <w:rsid w:val="00B44B7F"/>
    <w:rsid w:val="00B44CA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1A"/>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10"/>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294"/>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50B"/>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75"/>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A54"/>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D1D"/>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4FA"/>
    <w:rsid w:val="00C00546"/>
    <w:rsid w:val="00C00553"/>
    <w:rsid w:val="00C008A1"/>
    <w:rsid w:val="00C008C5"/>
    <w:rsid w:val="00C00B5C"/>
    <w:rsid w:val="00C01149"/>
    <w:rsid w:val="00C01259"/>
    <w:rsid w:val="00C0130C"/>
    <w:rsid w:val="00C01388"/>
    <w:rsid w:val="00C0162C"/>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074"/>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86B"/>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6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3A2"/>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AF"/>
    <w:rsid w:val="00C56DE7"/>
    <w:rsid w:val="00C56DF1"/>
    <w:rsid w:val="00C56E6C"/>
    <w:rsid w:val="00C56F47"/>
    <w:rsid w:val="00C5705E"/>
    <w:rsid w:val="00C574E9"/>
    <w:rsid w:val="00C5780D"/>
    <w:rsid w:val="00C5795D"/>
    <w:rsid w:val="00C57B24"/>
    <w:rsid w:val="00C57C5D"/>
    <w:rsid w:val="00C57C6D"/>
    <w:rsid w:val="00C57D67"/>
    <w:rsid w:val="00C57E16"/>
    <w:rsid w:val="00C57EB8"/>
    <w:rsid w:val="00C6049E"/>
    <w:rsid w:val="00C60642"/>
    <w:rsid w:val="00C608D1"/>
    <w:rsid w:val="00C609CD"/>
    <w:rsid w:val="00C60B80"/>
    <w:rsid w:val="00C60ED6"/>
    <w:rsid w:val="00C61386"/>
    <w:rsid w:val="00C615C4"/>
    <w:rsid w:val="00C61A0B"/>
    <w:rsid w:val="00C61ADD"/>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455"/>
    <w:rsid w:val="00C65528"/>
    <w:rsid w:val="00C65606"/>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769"/>
    <w:rsid w:val="00C7576C"/>
    <w:rsid w:val="00C75A79"/>
    <w:rsid w:val="00C75C6B"/>
    <w:rsid w:val="00C75D27"/>
    <w:rsid w:val="00C7650C"/>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AF6"/>
    <w:rsid w:val="00C94B21"/>
    <w:rsid w:val="00C95212"/>
    <w:rsid w:val="00C95667"/>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BE7"/>
    <w:rsid w:val="00CB0116"/>
    <w:rsid w:val="00CB033C"/>
    <w:rsid w:val="00CB0597"/>
    <w:rsid w:val="00CB06C3"/>
    <w:rsid w:val="00CB0A0A"/>
    <w:rsid w:val="00CB0B87"/>
    <w:rsid w:val="00CB0CEA"/>
    <w:rsid w:val="00CB0EF9"/>
    <w:rsid w:val="00CB153D"/>
    <w:rsid w:val="00CB15FF"/>
    <w:rsid w:val="00CB1620"/>
    <w:rsid w:val="00CB166B"/>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C8E"/>
    <w:rsid w:val="00CB4D89"/>
    <w:rsid w:val="00CB5002"/>
    <w:rsid w:val="00CB5843"/>
    <w:rsid w:val="00CB5A69"/>
    <w:rsid w:val="00CB5C54"/>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A71"/>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4B6"/>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97A"/>
    <w:rsid w:val="00CE1A87"/>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E06"/>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E"/>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E7D"/>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3D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1CB"/>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340"/>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74"/>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499"/>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C62"/>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BD8"/>
    <w:rsid w:val="00DA4D23"/>
    <w:rsid w:val="00DA4FAD"/>
    <w:rsid w:val="00DA5708"/>
    <w:rsid w:val="00DA589A"/>
    <w:rsid w:val="00DA5FE6"/>
    <w:rsid w:val="00DA6085"/>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8A2"/>
    <w:rsid w:val="00DB0D42"/>
    <w:rsid w:val="00DB0EB9"/>
    <w:rsid w:val="00DB15D1"/>
    <w:rsid w:val="00DB1634"/>
    <w:rsid w:val="00DB1818"/>
    <w:rsid w:val="00DB1AB4"/>
    <w:rsid w:val="00DB1B41"/>
    <w:rsid w:val="00DB1B79"/>
    <w:rsid w:val="00DB23D1"/>
    <w:rsid w:val="00DB299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43"/>
    <w:rsid w:val="00DC106F"/>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C7FB4"/>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0D"/>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EC1"/>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5C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E91"/>
    <w:rsid w:val="00E275BA"/>
    <w:rsid w:val="00E27909"/>
    <w:rsid w:val="00E27C1B"/>
    <w:rsid w:val="00E27D0A"/>
    <w:rsid w:val="00E304FA"/>
    <w:rsid w:val="00E30666"/>
    <w:rsid w:val="00E30750"/>
    <w:rsid w:val="00E30D58"/>
    <w:rsid w:val="00E31556"/>
    <w:rsid w:val="00E31B7B"/>
    <w:rsid w:val="00E31BB8"/>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646"/>
    <w:rsid w:val="00E7095A"/>
    <w:rsid w:val="00E70983"/>
    <w:rsid w:val="00E70D3C"/>
    <w:rsid w:val="00E71D45"/>
    <w:rsid w:val="00E720F6"/>
    <w:rsid w:val="00E722E7"/>
    <w:rsid w:val="00E72ABF"/>
    <w:rsid w:val="00E7307A"/>
    <w:rsid w:val="00E73083"/>
    <w:rsid w:val="00E73400"/>
    <w:rsid w:val="00E7341E"/>
    <w:rsid w:val="00E734C0"/>
    <w:rsid w:val="00E734F6"/>
    <w:rsid w:val="00E735F2"/>
    <w:rsid w:val="00E7417A"/>
    <w:rsid w:val="00E742B8"/>
    <w:rsid w:val="00E74720"/>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A3"/>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D87"/>
    <w:rsid w:val="00E95EA0"/>
    <w:rsid w:val="00E96016"/>
    <w:rsid w:val="00E9619D"/>
    <w:rsid w:val="00E969A0"/>
    <w:rsid w:val="00E96A66"/>
    <w:rsid w:val="00E96D9C"/>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7DF"/>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9F1"/>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5D5"/>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B"/>
    <w:rsid w:val="00F0633F"/>
    <w:rsid w:val="00F0650C"/>
    <w:rsid w:val="00F06AD4"/>
    <w:rsid w:val="00F06CC8"/>
    <w:rsid w:val="00F06EC2"/>
    <w:rsid w:val="00F07930"/>
    <w:rsid w:val="00F07AF4"/>
    <w:rsid w:val="00F07C3E"/>
    <w:rsid w:val="00F07C86"/>
    <w:rsid w:val="00F07D6C"/>
    <w:rsid w:val="00F10643"/>
    <w:rsid w:val="00F10B4F"/>
    <w:rsid w:val="00F10BD4"/>
    <w:rsid w:val="00F10E2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2A9"/>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3F3"/>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BA2"/>
    <w:rsid w:val="00F43C6B"/>
    <w:rsid w:val="00F43D0B"/>
    <w:rsid w:val="00F43E8F"/>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BBC"/>
    <w:rsid w:val="00F52D01"/>
    <w:rsid w:val="00F52D88"/>
    <w:rsid w:val="00F52E04"/>
    <w:rsid w:val="00F53198"/>
    <w:rsid w:val="00F531F9"/>
    <w:rsid w:val="00F5320D"/>
    <w:rsid w:val="00F53531"/>
    <w:rsid w:val="00F535A7"/>
    <w:rsid w:val="00F536EA"/>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43C"/>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3F10"/>
    <w:rsid w:val="00F8419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812"/>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35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07A"/>
    <w:rsid w:val="00F97210"/>
    <w:rsid w:val="00F97D30"/>
    <w:rsid w:val="00FA0237"/>
    <w:rsid w:val="00FA0341"/>
    <w:rsid w:val="00FA04DC"/>
    <w:rsid w:val="00FA0635"/>
    <w:rsid w:val="00FA0732"/>
    <w:rsid w:val="00FA0C29"/>
    <w:rsid w:val="00FA0D15"/>
    <w:rsid w:val="00FA0D37"/>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5A8"/>
    <w:rsid w:val="00FA3961"/>
    <w:rsid w:val="00FA39DF"/>
    <w:rsid w:val="00FA3A05"/>
    <w:rsid w:val="00FA3CA1"/>
    <w:rsid w:val="00FA3FBB"/>
    <w:rsid w:val="00FA3FF9"/>
    <w:rsid w:val="00FA4988"/>
    <w:rsid w:val="00FA4E7D"/>
    <w:rsid w:val="00FA506A"/>
    <w:rsid w:val="00FA50FF"/>
    <w:rsid w:val="00FA55BE"/>
    <w:rsid w:val="00FA5A91"/>
    <w:rsid w:val="00FA5AA4"/>
    <w:rsid w:val="00FA5AD5"/>
    <w:rsid w:val="00FA5CD0"/>
    <w:rsid w:val="00FA5E7E"/>
    <w:rsid w:val="00FA612E"/>
    <w:rsid w:val="00FA62E2"/>
    <w:rsid w:val="00FA62FE"/>
    <w:rsid w:val="00FA6352"/>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97C"/>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3D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CF6"/>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E0F"/>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A8F"/>
    <w:rsid w:val="00FF6BD1"/>
    <w:rsid w:val="00FF6FCA"/>
    <w:rsid w:val="00FF738A"/>
    <w:rsid w:val="00FF769E"/>
    <w:rsid w:val="00FF76E3"/>
    <w:rsid w:val="00FF76E6"/>
    <w:rsid w:val="00FF7789"/>
    <w:rsid w:val="00FF7962"/>
    <w:rsid w:val="00FF79B1"/>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488D447-6F97-4AE9-BC52-02D7EF3E6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53"/>
      </w:numPr>
      <w:jc w:val="both"/>
    </w:pPr>
    <w:rPr>
      <w:rFonts w:ascii="Arial" w:eastAsia="SimSun" w:hAnsi="Arial"/>
      <w:lang w:eastAsia="zh-CN"/>
    </w:rPr>
  </w:style>
  <w:style w:type="paragraph" w:customStyle="1" w:styleId="Proposal">
    <w:name w:val="Proposal"/>
    <w:basedOn w:val="BodyText"/>
    <w:qFormat/>
    <w:rsid w:val="004117F0"/>
    <w:pPr>
      <w:numPr>
        <w:numId w:val="54"/>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pPr>
      <w:numPr>
        <w:numId w:val="55"/>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character" w:styleId="SubtleEmphasis">
    <w:name w:val="Subtle Emphasis"/>
    <w:basedOn w:val="DefaultParagraphFont"/>
    <w:uiPriority w:val="19"/>
    <w:qFormat/>
    <w:locked/>
    <w:rsid w:val="003817E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purl.org/dc/elements/1.1/"/>
    <ds:schemaRef ds:uri="http://www.w3.org/XML/1998/namespace"/>
    <ds:schemaRef ds:uri="d8762117-8292-4133-b1c7-eab5c6487cfd"/>
    <ds:schemaRef ds:uri="http://schemas.microsoft.com/office/2006/documentManagement/types"/>
    <ds:schemaRef ds:uri="http://schemas.microsoft.com/sharepoint/v3"/>
    <ds:schemaRef ds:uri="http://purl.org/dc/dcmitype/"/>
    <ds:schemaRef ds:uri="9b239327-9e80-40e4-b1b7-4394fed77a33"/>
    <ds:schemaRef ds:uri="http://schemas.microsoft.com/office/infopath/2007/PartnerControls"/>
    <ds:schemaRef ds:uri="2f282d3b-eb4a-4b09-b61f-b9593442e286"/>
    <ds:schemaRef ds:uri="http://schemas.microsoft.com/office/2006/metadata/properti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Pages>
  <Words>1658</Words>
  <Characters>9454</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11090</CharactersWithSpaces>
  <SharedDoc>false</SharedDoc>
  <HyperlinkBase/>
  <HLinks>
    <vt:vector size="54" baseType="variant">
      <vt:variant>
        <vt:i4>1638453</vt:i4>
      </vt:variant>
      <vt:variant>
        <vt:i4>41</vt:i4>
      </vt:variant>
      <vt:variant>
        <vt:i4>0</vt:i4>
      </vt:variant>
      <vt:variant>
        <vt:i4>5</vt:i4>
      </vt:variant>
      <vt:variant>
        <vt:lpwstr/>
      </vt:variant>
      <vt:variant>
        <vt:lpwstr>_Toc161930619</vt:lpwstr>
      </vt:variant>
      <vt:variant>
        <vt:i4>1638453</vt:i4>
      </vt:variant>
      <vt:variant>
        <vt:i4>38</vt:i4>
      </vt:variant>
      <vt:variant>
        <vt:i4>0</vt:i4>
      </vt:variant>
      <vt:variant>
        <vt:i4>5</vt:i4>
      </vt:variant>
      <vt:variant>
        <vt:lpwstr/>
      </vt:variant>
      <vt:variant>
        <vt:lpwstr>_Toc161930618</vt:lpwstr>
      </vt:variant>
      <vt:variant>
        <vt:i4>1638453</vt:i4>
      </vt:variant>
      <vt:variant>
        <vt:i4>35</vt:i4>
      </vt:variant>
      <vt:variant>
        <vt:i4>0</vt:i4>
      </vt:variant>
      <vt:variant>
        <vt:i4>5</vt:i4>
      </vt:variant>
      <vt:variant>
        <vt:lpwstr/>
      </vt:variant>
      <vt:variant>
        <vt:lpwstr>_Toc161930617</vt:lpwstr>
      </vt:variant>
      <vt:variant>
        <vt:i4>1638453</vt:i4>
      </vt:variant>
      <vt:variant>
        <vt:i4>32</vt:i4>
      </vt:variant>
      <vt:variant>
        <vt:i4>0</vt:i4>
      </vt:variant>
      <vt:variant>
        <vt:i4>5</vt:i4>
      </vt:variant>
      <vt:variant>
        <vt:lpwstr/>
      </vt:variant>
      <vt:variant>
        <vt:lpwstr>_Toc161930616</vt:lpwstr>
      </vt:variant>
      <vt:variant>
        <vt:i4>1638453</vt:i4>
      </vt:variant>
      <vt:variant>
        <vt:i4>29</vt:i4>
      </vt:variant>
      <vt:variant>
        <vt:i4>0</vt:i4>
      </vt:variant>
      <vt:variant>
        <vt:i4>5</vt:i4>
      </vt:variant>
      <vt:variant>
        <vt:lpwstr/>
      </vt:variant>
      <vt:variant>
        <vt:lpwstr>_Toc161930615</vt:lpwstr>
      </vt:variant>
      <vt:variant>
        <vt:i4>1638453</vt:i4>
      </vt:variant>
      <vt:variant>
        <vt:i4>26</vt:i4>
      </vt:variant>
      <vt:variant>
        <vt:i4>0</vt:i4>
      </vt:variant>
      <vt:variant>
        <vt:i4>5</vt:i4>
      </vt:variant>
      <vt:variant>
        <vt:lpwstr/>
      </vt:variant>
      <vt:variant>
        <vt:lpwstr>_Toc161930614</vt:lpwstr>
      </vt:variant>
      <vt:variant>
        <vt:i4>1638453</vt:i4>
      </vt:variant>
      <vt:variant>
        <vt:i4>23</vt:i4>
      </vt:variant>
      <vt:variant>
        <vt:i4>0</vt:i4>
      </vt:variant>
      <vt:variant>
        <vt:i4>5</vt:i4>
      </vt:variant>
      <vt:variant>
        <vt:lpwstr/>
      </vt:variant>
      <vt:variant>
        <vt:lpwstr>_Toc161930613</vt:lpwstr>
      </vt:variant>
      <vt:variant>
        <vt:i4>1638453</vt:i4>
      </vt:variant>
      <vt:variant>
        <vt:i4>20</vt:i4>
      </vt:variant>
      <vt:variant>
        <vt:i4>0</vt:i4>
      </vt:variant>
      <vt:variant>
        <vt:i4>5</vt:i4>
      </vt:variant>
      <vt:variant>
        <vt:lpwstr/>
      </vt:variant>
      <vt:variant>
        <vt:lpwstr>_Toc161930612</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Julien Muller</cp:lastModifiedBy>
  <cp:revision>22</cp:revision>
  <cp:lastPrinted>2017-05-09T04:55:00Z</cp:lastPrinted>
  <dcterms:created xsi:type="dcterms:W3CDTF">2024-04-03T14:07:00Z</dcterms:created>
  <dcterms:modified xsi:type="dcterms:W3CDTF">2024-04-08T11:21:00Z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